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306A30" w:rsidRPr="007B1AB0">
        <w:trPr>
          <w:cantSplit/>
          <w:trHeight w:val="190"/>
          <w:tblHeader/>
        </w:trPr>
        <w:tc>
          <w:tcPr>
            <w:tcW w:w="10230" w:type="dxa"/>
            <w:gridSpan w:val="2"/>
          </w:tcPr>
          <w:p w:rsidR="00306A30" w:rsidRPr="007B1AB0" w:rsidRDefault="00306A30" w:rsidP="00A96C11">
            <w:pPr>
              <w:jc w:val="center"/>
              <w:rPr>
                <w:b/>
                <w:bCs/>
              </w:rPr>
            </w:pPr>
            <w:r>
              <w:rPr>
                <w:b/>
                <w:bCs/>
              </w:rPr>
              <w:t xml:space="preserve"> </w:t>
            </w:r>
            <w:r w:rsidRPr="007B1AB0">
              <w:rPr>
                <w:b/>
                <w:bCs/>
              </w:rPr>
              <w:t>Instructional Timeline – 9</w:t>
            </w:r>
            <w:r w:rsidRPr="007B1AB0">
              <w:rPr>
                <w:b/>
                <w:bCs/>
                <w:vertAlign w:val="superscript"/>
              </w:rPr>
              <w:t>th</w:t>
            </w:r>
            <w:r w:rsidRPr="007B1AB0">
              <w:rPr>
                <w:b/>
                <w:bCs/>
              </w:rPr>
              <w:t xml:space="preserve"> Grade ELAR</w:t>
            </w:r>
          </w:p>
        </w:tc>
      </w:tr>
      <w:tr w:rsidR="00306A30" w:rsidRPr="007B1AB0">
        <w:trPr>
          <w:cantSplit/>
          <w:trHeight w:val="237"/>
          <w:tblHeader/>
        </w:trPr>
        <w:tc>
          <w:tcPr>
            <w:tcW w:w="10230" w:type="dxa"/>
            <w:gridSpan w:val="2"/>
          </w:tcPr>
          <w:p w:rsidR="00306A30" w:rsidRPr="007B1AB0" w:rsidRDefault="00306A30" w:rsidP="00F724A0">
            <w:pPr>
              <w:jc w:val="center"/>
              <w:rPr>
                <w:b/>
                <w:bCs/>
              </w:rPr>
            </w:pPr>
            <w:r w:rsidRPr="007B1AB0">
              <w:rPr>
                <w:b/>
                <w:bCs/>
              </w:rPr>
              <w:t>Unit Two:  Nonfiction</w:t>
            </w:r>
            <w:r>
              <w:rPr>
                <w:b/>
                <w:bCs/>
              </w:rPr>
              <w:t xml:space="preserve"> / Social Issue Research</w:t>
            </w:r>
          </w:p>
        </w:tc>
      </w:tr>
      <w:tr w:rsidR="00306A30" w:rsidRPr="007B1AB0">
        <w:trPr>
          <w:cantSplit/>
          <w:trHeight w:val="250"/>
        </w:trPr>
        <w:tc>
          <w:tcPr>
            <w:tcW w:w="10230" w:type="dxa"/>
            <w:gridSpan w:val="2"/>
            <w:vAlign w:val="center"/>
          </w:tcPr>
          <w:p w:rsidR="00306A30" w:rsidRPr="007B1AB0" w:rsidRDefault="00306A30" w:rsidP="00DF1EA3">
            <w:pPr>
              <w:pStyle w:val="Header"/>
              <w:tabs>
                <w:tab w:val="clear" w:pos="4320"/>
                <w:tab w:val="clear" w:pos="8640"/>
              </w:tabs>
              <w:jc w:val="center"/>
              <w:rPr>
                <w:b/>
                <w:bCs/>
              </w:rPr>
            </w:pPr>
            <w:r w:rsidRPr="007B1AB0">
              <w:rPr>
                <w:b/>
                <w:bCs/>
              </w:rPr>
              <w:t xml:space="preserve">Suggested Time Frame:  </w:t>
            </w:r>
            <w:r w:rsidRPr="007B1AB0">
              <w:t xml:space="preserve">≈ </w:t>
            </w:r>
            <w:r w:rsidRPr="007B1AB0">
              <w:rPr>
                <w:b/>
                <w:bCs/>
              </w:rPr>
              <w:t>_</w:t>
            </w:r>
            <w:r>
              <w:rPr>
                <w:b/>
                <w:bCs/>
              </w:rPr>
              <w:t>6-7</w:t>
            </w:r>
            <w:r w:rsidRPr="007B1AB0">
              <w:rPr>
                <w:b/>
                <w:bCs/>
              </w:rPr>
              <w:t>_ weeks</w:t>
            </w:r>
          </w:p>
        </w:tc>
      </w:tr>
      <w:tr w:rsidR="00306A30" w:rsidRPr="007B1AB0">
        <w:trPr>
          <w:cantSplit/>
          <w:trHeight w:val="250"/>
        </w:trPr>
        <w:tc>
          <w:tcPr>
            <w:tcW w:w="1720" w:type="dxa"/>
          </w:tcPr>
          <w:p w:rsidR="00306A30" w:rsidRPr="007B1AB0" w:rsidRDefault="00306A30" w:rsidP="001A6F86">
            <w:pPr>
              <w:pStyle w:val="Header"/>
              <w:tabs>
                <w:tab w:val="clear" w:pos="4320"/>
                <w:tab w:val="clear" w:pos="8640"/>
              </w:tabs>
              <w:rPr>
                <w:b/>
                <w:bCs/>
              </w:rPr>
            </w:pPr>
            <w:r w:rsidRPr="007B1AB0">
              <w:rPr>
                <w:b/>
                <w:bCs/>
              </w:rPr>
              <w:t>Introduction</w:t>
            </w:r>
          </w:p>
        </w:tc>
        <w:tc>
          <w:tcPr>
            <w:tcW w:w="8510" w:type="dxa"/>
          </w:tcPr>
          <w:p w:rsidR="00306A30" w:rsidRPr="007B1AB0" w:rsidRDefault="00306A30" w:rsidP="00DF1EA3">
            <w:pPr>
              <w:pStyle w:val="Header"/>
              <w:tabs>
                <w:tab w:val="clear" w:pos="4320"/>
                <w:tab w:val="clear" w:pos="8640"/>
              </w:tabs>
            </w:pPr>
            <w:r w:rsidRPr="007B1AB0">
              <w:t xml:space="preserve">The Instructional Timeline is provided for teachers to assist with the organization of the nine/six weeks of </w:t>
            </w:r>
            <w:smartTag w:uri="urn:schemas-microsoft-com:office:smarttags" w:element="stockticker">
              <w:r w:rsidRPr="007B1AB0">
                <w:t>TEKS</w:t>
              </w:r>
            </w:smartTag>
            <w:r w:rsidRPr="007B1AB0">
              <w:t xml:space="preserve">/SE into shorter periods of time.  This timeline includes </w:t>
            </w:r>
            <w:r>
              <w:t>1</w:t>
            </w:r>
            <w:r w:rsidRPr="007B1AB0">
              <w:t>week(s) for teachers to extend instruction and/or to reteach as necessary.</w:t>
            </w:r>
          </w:p>
        </w:tc>
      </w:tr>
      <w:tr w:rsidR="00306A30" w:rsidRPr="007B1AB0">
        <w:trPr>
          <w:cantSplit/>
          <w:trHeight w:val="250"/>
        </w:trPr>
        <w:tc>
          <w:tcPr>
            <w:tcW w:w="1720" w:type="dxa"/>
          </w:tcPr>
          <w:p w:rsidR="00306A30" w:rsidRPr="007B1AB0" w:rsidRDefault="00306A30" w:rsidP="001A6F86">
            <w:pPr>
              <w:rPr>
                <w:b/>
                <w:bCs/>
              </w:rPr>
            </w:pPr>
            <w:r w:rsidRPr="007B1AB0">
              <w:rPr>
                <w:b/>
                <w:bCs/>
              </w:rPr>
              <w:t xml:space="preserve">Description </w:t>
            </w:r>
          </w:p>
        </w:tc>
        <w:tc>
          <w:tcPr>
            <w:tcW w:w="8510" w:type="dxa"/>
          </w:tcPr>
          <w:p w:rsidR="00306A30" w:rsidRPr="007B1AB0" w:rsidRDefault="00306A30" w:rsidP="00E0378A">
            <w:pPr>
              <w:pStyle w:val="Header"/>
              <w:tabs>
                <w:tab w:val="clear" w:pos="4320"/>
                <w:tab w:val="clear" w:pos="8640"/>
              </w:tabs>
            </w:pPr>
            <w:r w:rsidRPr="007B1AB0">
              <w:t>In this unit, students will use nonfiction and literary nonfiction to respond critical</w:t>
            </w:r>
            <w:r>
              <w:t xml:space="preserve">ly and personally to texts </w:t>
            </w:r>
            <w:r w:rsidRPr="007B1AB0">
              <w:t xml:space="preserve">and use them as a context for thinking about the unique and universal aspects of culture.  Texts should be drawn from a reasonable variety of historical and cultural settings.  Students will analyze and evaluate writer’s craft as well as the historical and cultural contexts at play in reflective nonfiction texts such as essays, </w:t>
            </w:r>
            <w:r>
              <w:t xml:space="preserve">articles, </w:t>
            </w:r>
            <w:r w:rsidRPr="007B1AB0">
              <w:t>reviews, autobiographies, and memoirs.  After examining the constituent elements of these pieces as models of effective writing, students, will craft an interpretive response to an expository or literary text.</w:t>
            </w:r>
          </w:p>
          <w:p w:rsidR="00306A30" w:rsidRPr="007B1AB0" w:rsidRDefault="00306A30" w:rsidP="00E0378A">
            <w:pPr>
              <w:pStyle w:val="Header"/>
              <w:tabs>
                <w:tab w:val="clear" w:pos="4320"/>
                <w:tab w:val="clear" w:pos="8640"/>
              </w:tabs>
            </w:pPr>
          </w:p>
          <w:p w:rsidR="00306A30" w:rsidRPr="007B1AB0" w:rsidRDefault="00306A30" w:rsidP="00E0378A">
            <w:pPr>
              <w:pStyle w:val="Header"/>
              <w:tabs>
                <w:tab w:val="clear" w:pos="4320"/>
                <w:tab w:val="clear" w:pos="8640"/>
              </w:tabs>
            </w:pPr>
            <w:r w:rsidRPr="007B1AB0">
              <w:t>Students will understand that nonfiction becomes literary when it employs perspectives, structures, and devices that one would normally expect to see in fictional texts.  This conception of literary nonfiction provides a window into the use of multiple genres within a single text, as well as the importance of generic structural awareness when writing and analyzing the writing of others.  In their writing about texts, students are to use proper MLA  citation whenever possible.  The workshop approach will be employed to explore mentor texts and produce interpretive responses using the writing process.</w:t>
            </w:r>
          </w:p>
        </w:tc>
      </w:tr>
      <w:tr w:rsidR="00306A30" w:rsidRPr="007B1AB0">
        <w:trPr>
          <w:trHeight w:val="217"/>
        </w:trPr>
        <w:tc>
          <w:tcPr>
            <w:tcW w:w="1720" w:type="dxa"/>
          </w:tcPr>
          <w:p w:rsidR="00306A30" w:rsidRPr="007B1AB0" w:rsidRDefault="00306A30" w:rsidP="001A6F86">
            <w:pPr>
              <w:rPr>
                <w:b/>
                <w:bCs/>
              </w:rPr>
            </w:pPr>
            <w:smartTag w:uri="urn:schemas-microsoft-com:office:smarttags" w:element="stockticker">
              <w:r w:rsidRPr="007B1AB0">
                <w:rPr>
                  <w:b/>
                  <w:bCs/>
                </w:rPr>
                <w:t>TEKS</w:t>
              </w:r>
            </w:smartTag>
            <w:r w:rsidRPr="007B1AB0">
              <w:rPr>
                <w:b/>
                <w:bCs/>
              </w:rPr>
              <w:t>/SE taught during this period and eligible for testing on district assessments</w:t>
            </w:r>
          </w:p>
          <w:p w:rsidR="00306A30" w:rsidRPr="007B1AB0" w:rsidRDefault="00306A30" w:rsidP="001A6F86">
            <w:pPr>
              <w:rPr>
                <w:b/>
                <w:bCs/>
              </w:rPr>
            </w:pPr>
          </w:p>
          <w:p w:rsidR="00306A30" w:rsidRPr="007B1AB0" w:rsidRDefault="00306A30" w:rsidP="00A96C11">
            <w:pPr>
              <w:rPr>
                <w:b/>
                <w:bCs/>
              </w:rPr>
            </w:pPr>
            <w:r w:rsidRPr="007B1AB0">
              <w:rPr>
                <w:b/>
                <w:bCs/>
              </w:rPr>
              <w:t xml:space="preserve">Bold and underlined </w:t>
            </w:r>
            <w:smartTag w:uri="urn:schemas-microsoft-com:office:smarttags" w:element="stockticker">
              <w:r w:rsidRPr="007B1AB0">
                <w:rPr>
                  <w:b/>
                  <w:bCs/>
                </w:rPr>
                <w:t>TEKS</w:t>
              </w:r>
            </w:smartTag>
            <w:r w:rsidRPr="007B1AB0">
              <w:rPr>
                <w:b/>
                <w:bCs/>
              </w:rPr>
              <w:t>/SE are high stakes for our district (less than ___% mastery on TAKS)</w:t>
            </w:r>
          </w:p>
          <w:p w:rsidR="00306A30" w:rsidRPr="007B1AB0" w:rsidRDefault="00306A30" w:rsidP="00A96C11">
            <w:pPr>
              <w:rPr>
                <w:b/>
                <w:bCs/>
              </w:rPr>
            </w:pPr>
          </w:p>
          <w:p w:rsidR="00306A30" w:rsidRPr="007B1AB0" w:rsidDel="00A96C11" w:rsidRDefault="00306A30" w:rsidP="00A96C11">
            <w:pPr>
              <w:rPr>
                <w:b/>
                <w:bCs/>
              </w:rPr>
            </w:pPr>
            <w:r w:rsidRPr="007B1AB0">
              <w:rPr>
                <w:b/>
                <w:bCs/>
              </w:rPr>
              <w:t xml:space="preserve">Bold </w:t>
            </w:r>
            <w:smartTag w:uri="urn:schemas-microsoft-com:office:smarttags" w:element="stockticker">
              <w:r w:rsidRPr="007B1AB0">
                <w:rPr>
                  <w:b/>
                  <w:bCs/>
                </w:rPr>
                <w:t>TEKS</w:t>
              </w:r>
            </w:smartTag>
            <w:r w:rsidRPr="007B1AB0">
              <w:rPr>
                <w:b/>
                <w:bCs/>
              </w:rPr>
              <w:t>/SE are assessed on TAKS</w:t>
            </w:r>
          </w:p>
          <w:p w:rsidR="00306A30" w:rsidRPr="007B1AB0" w:rsidRDefault="00306A30" w:rsidP="00A96C11">
            <w:pPr>
              <w:rPr>
                <w:b/>
                <w:bCs/>
              </w:rPr>
            </w:pPr>
          </w:p>
        </w:tc>
        <w:tc>
          <w:tcPr>
            <w:tcW w:w="8510" w:type="dxa"/>
          </w:tcPr>
          <w:p w:rsidR="00306A30" w:rsidRPr="007B1AB0" w:rsidRDefault="00306A30" w:rsidP="006554AA">
            <w:pPr>
              <w:ind w:left="285" w:hanging="285"/>
              <w:rPr>
                <w:b/>
                <w:bCs/>
                <w:sz w:val="22"/>
                <w:szCs w:val="22"/>
              </w:rPr>
            </w:pPr>
            <w:r w:rsidRPr="007B1AB0">
              <w:rPr>
                <w:b/>
                <w:bCs/>
                <w:sz w:val="22"/>
                <w:szCs w:val="22"/>
              </w:rPr>
              <w:t>Reading/Vocabulary:</w:t>
            </w:r>
          </w:p>
          <w:p w:rsidR="00306A30" w:rsidRPr="007B1AB0" w:rsidRDefault="00306A30" w:rsidP="006554AA">
            <w:pPr>
              <w:ind w:left="285" w:hanging="285"/>
              <w:rPr>
                <w:b/>
                <w:bCs/>
                <w:sz w:val="22"/>
                <w:szCs w:val="22"/>
              </w:rPr>
            </w:pPr>
            <w:r w:rsidRPr="007B1AB0">
              <w:rPr>
                <w:b/>
                <w:bCs/>
                <w:sz w:val="22"/>
                <w:szCs w:val="22"/>
              </w:rPr>
              <w:t>Figure 19:</w:t>
            </w:r>
          </w:p>
          <w:p w:rsidR="00306A30" w:rsidRPr="007B1AB0" w:rsidRDefault="00306A30" w:rsidP="007C321F">
            <w:pPr>
              <w:pStyle w:val="Default"/>
              <w:rPr>
                <w:sz w:val="20"/>
                <w:szCs w:val="20"/>
              </w:rPr>
            </w:pPr>
            <w:r w:rsidRPr="007B1AB0">
              <w:rPr>
                <w:b/>
                <w:bCs/>
                <w:sz w:val="20"/>
                <w:szCs w:val="20"/>
              </w:rPr>
              <w:t>Reading/Comprehension Skills</w:t>
            </w:r>
            <w:r w:rsidRPr="007B1AB0">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306A30" w:rsidRPr="007B1AB0" w:rsidRDefault="00306A30" w:rsidP="00CD5FF2">
            <w:pPr>
              <w:pStyle w:val="Default"/>
              <w:ind w:left="720"/>
              <w:rPr>
                <w:sz w:val="20"/>
                <w:szCs w:val="20"/>
              </w:rPr>
            </w:pPr>
            <w:r w:rsidRPr="007B1AB0">
              <w:rPr>
                <w:b/>
                <w:bCs/>
                <w:sz w:val="20"/>
                <w:szCs w:val="20"/>
              </w:rPr>
              <w:t>(A)</w:t>
            </w:r>
            <w:r w:rsidRPr="007B1AB0">
              <w:rPr>
                <w:sz w:val="20"/>
                <w:szCs w:val="20"/>
              </w:rPr>
              <w:t xml:space="preserve"> reflect on understanding to monitor comprehension (e. g., asking questions, summarizing and synthesizing, making connections, creating sensory images)</w:t>
            </w:r>
          </w:p>
          <w:p w:rsidR="00306A30" w:rsidRPr="007B1AB0" w:rsidRDefault="00306A30" w:rsidP="007C321F">
            <w:r w:rsidRPr="007B1AB0">
              <w:rPr>
                <w:b/>
                <w:bCs/>
              </w:rPr>
              <w:t>(1)  Reading/Vocabulary Development</w:t>
            </w:r>
            <w:r w:rsidRPr="007B1AB0">
              <w:t>. Students understand new vocabulary and use it when reading and writing. Students are expected to:</w:t>
            </w:r>
          </w:p>
          <w:p w:rsidR="00306A30" w:rsidRPr="007B1AB0" w:rsidRDefault="00306A30" w:rsidP="00CD5FF2">
            <w:pPr>
              <w:ind w:left="720"/>
            </w:pPr>
            <w:r w:rsidRPr="007B1AB0">
              <w:rPr>
                <w:b/>
                <w:bCs/>
              </w:rPr>
              <w:t>(B)</w:t>
            </w:r>
            <w:r w:rsidRPr="007B1AB0">
              <w:t>  analyze textual context (within a sentence and in larger sections of text) to distinguish between the denotative and connotative meanings of words;</w:t>
            </w:r>
          </w:p>
          <w:p w:rsidR="00306A30" w:rsidRPr="007B1AB0" w:rsidRDefault="00306A30" w:rsidP="00CD5FF2">
            <w:pPr>
              <w:ind w:left="720"/>
            </w:pPr>
            <w:r w:rsidRPr="007B1AB0">
              <w:rPr>
                <w:b/>
                <w:bCs/>
              </w:rPr>
              <w:t>(E)</w:t>
            </w:r>
            <w:r w:rsidRPr="007B1AB0">
              <w:t>  use a dictionary, a glossary, or a thesaurus (printed or electronic) to determine or confirm the meanings of words and phrases, including their connotations and denotations, and their etymology.</w:t>
            </w:r>
          </w:p>
          <w:p w:rsidR="00306A30" w:rsidRPr="007B1AB0" w:rsidRDefault="00306A30" w:rsidP="007C321F">
            <w:r w:rsidRPr="007B1AB0">
              <w:rPr>
                <w:b/>
                <w:bCs/>
              </w:rPr>
              <w:t>(2)  Reading/Comprehension of Literary Text/Theme and Genre.</w:t>
            </w:r>
            <w:r w:rsidRPr="007B1AB0">
              <w:t xml:space="preserve"> Students analyze, make inferences and draw conclusions about theme and genre in different cultural, historical, and contemporary contexts and provide evidence from the text to support their understanding. Students are expected to:</w:t>
            </w:r>
          </w:p>
          <w:p w:rsidR="00306A30" w:rsidRPr="007B1AB0" w:rsidRDefault="00306A30" w:rsidP="00CD5FF2">
            <w:pPr>
              <w:ind w:left="720"/>
            </w:pPr>
            <w:r w:rsidRPr="007B1AB0">
              <w:rPr>
                <w:b/>
                <w:bCs/>
              </w:rPr>
              <w:t>(A)</w:t>
            </w:r>
            <w:r w:rsidRPr="007B1AB0">
              <w:t>  analyze how the genre of texts with similar themes shapes meaning;</w:t>
            </w:r>
          </w:p>
          <w:p w:rsidR="00306A30" w:rsidRPr="007B1AB0" w:rsidRDefault="00306A30" w:rsidP="00CD5FF2">
            <w:pPr>
              <w:ind w:left="720"/>
            </w:pPr>
            <w:r w:rsidRPr="007B1AB0">
              <w:rPr>
                <w:b/>
                <w:bCs/>
              </w:rPr>
              <w:t>(C)</w:t>
            </w:r>
            <w:r w:rsidRPr="007B1AB0">
              <w:t>  relate the figurative language of a literary work to its historical and cultural setting.</w:t>
            </w:r>
          </w:p>
          <w:p w:rsidR="00306A30" w:rsidRPr="007B1AB0" w:rsidRDefault="00306A30" w:rsidP="007C321F">
            <w:r w:rsidRPr="007B1AB0">
              <w:rPr>
                <w:b/>
                <w:bCs/>
              </w:rPr>
              <w:t>(6)  Reading/Comprehension of Literary Text/Literary Nonfiction</w:t>
            </w:r>
            <w:r w:rsidRPr="007B1AB0">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306A30" w:rsidRPr="007B1AB0" w:rsidRDefault="00306A30" w:rsidP="007C321F">
            <w:r w:rsidRPr="007B1AB0">
              <w:rPr>
                <w:b/>
                <w:bCs/>
              </w:rPr>
              <w:t xml:space="preserve">(7)  Reading/Comprehension of Literary Text/Sensory Language. </w:t>
            </w:r>
            <w:r w:rsidRPr="007B1AB0">
              <w:t>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306A30" w:rsidRPr="007B1AB0" w:rsidRDefault="00306A30" w:rsidP="007C321F">
            <w:r w:rsidRPr="007B1AB0">
              <w:rPr>
                <w:b/>
                <w:bCs/>
              </w:rPr>
              <w:t xml:space="preserve">(8)  Reading/Comprehension of Informational Text/Culture and History. </w:t>
            </w:r>
            <w:r w:rsidRPr="007B1AB0">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306A30" w:rsidRPr="007B1AB0" w:rsidRDefault="00306A30" w:rsidP="007C321F">
            <w:r w:rsidRPr="007B1AB0">
              <w:rPr>
                <w:b/>
                <w:bCs/>
              </w:rPr>
              <w:t>(9)  Reading/Comprehension of Informational Text/Expository Text</w:t>
            </w:r>
            <w:r w:rsidRPr="007B1AB0">
              <w:t>. Students analyze, make inferences and draw conclusions about expository text and provide evidence from text to support their understanding. Students are expected to:</w:t>
            </w:r>
          </w:p>
          <w:p w:rsidR="00306A30" w:rsidRPr="007B1AB0" w:rsidRDefault="00306A30" w:rsidP="00CD5FF2">
            <w:pPr>
              <w:ind w:left="720"/>
            </w:pPr>
            <w:r w:rsidRPr="007B1AB0">
              <w:rPr>
                <w:b/>
                <w:bCs/>
              </w:rPr>
              <w:t>(A)</w:t>
            </w:r>
            <w:r w:rsidRPr="007B1AB0">
              <w:t>  summarize text and distinguish between a summary that captures the main ideas and elements of a text and a critique that takes a position and expresses an opinion;</w:t>
            </w:r>
          </w:p>
          <w:p w:rsidR="00306A30" w:rsidRPr="007B1AB0" w:rsidRDefault="00306A30" w:rsidP="00CD5FF2">
            <w:pPr>
              <w:ind w:left="720"/>
            </w:pPr>
            <w:r w:rsidRPr="007B1AB0">
              <w:rPr>
                <w:b/>
                <w:bCs/>
              </w:rPr>
              <w:t>(B)</w:t>
            </w:r>
            <w:r w:rsidRPr="007B1AB0">
              <w:t>  differentiate between opinions that are substantiated and unsubstantiated in the text;</w:t>
            </w:r>
          </w:p>
          <w:p w:rsidR="00306A30" w:rsidRPr="007B1AB0" w:rsidRDefault="00306A30" w:rsidP="00CD5FF2">
            <w:pPr>
              <w:ind w:left="720"/>
            </w:pPr>
            <w:r w:rsidRPr="007B1AB0">
              <w:rPr>
                <w:b/>
                <w:bCs/>
              </w:rPr>
              <w:t>(C)</w:t>
            </w:r>
            <w:r w:rsidRPr="007B1AB0">
              <w:t>  make subtle inferences and draw complex conclusions about the ideas in text and their organizational patterns; and</w:t>
            </w:r>
          </w:p>
          <w:p w:rsidR="00306A30" w:rsidRPr="007B1AB0" w:rsidRDefault="00306A30" w:rsidP="007C321F">
            <w:r w:rsidRPr="007B1AB0">
              <w:rPr>
                <w:b/>
                <w:bCs/>
              </w:rPr>
              <w:t>(10)  Reading/Comprehension of Informational Text/Persuasive Text</w:t>
            </w:r>
            <w:r w:rsidRPr="007B1AB0">
              <w:t>. Students analyze, make inferences and draw conclusions about persuasive text and provide evidence from text to support their analysis. Students are expected to:</w:t>
            </w:r>
          </w:p>
          <w:p w:rsidR="00306A30" w:rsidRPr="007B1AB0" w:rsidRDefault="00306A30" w:rsidP="00CD5FF2">
            <w:pPr>
              <w:ind w:left="720"/>
            </w:pPr>
            <w:r w:rsidRPr="007B1AB0">
              <w:rPr>
                <w:b/>
                <w:bCs/>
              </w:rPr>
              <w:t>(A)</w:t>
            </w:r>
            <w:r w:rsidRPr="007B1AB0">
              <w:t>  analyze the relevance, quality, and credibility of evidence given to support or oppose an argument for a specific audience; and</w:t>
            </w:r>
          </w:p>
          <w:p w:rsidR="00306A30" w:rsidRPr="007B1AB0" w:rsidRDefault="00306A30" w:rsidP="00CD5FF2">
            <w:pPr>
              <w:ind w:left="720"/>
            </w:pPr>
            <w:r w:rsidRPr="007B1AB0">
              <w:rPr>
                <w:b/>
                <w:bCs/>
              </w:rPr>
              <w:t>(B)</w:t>
            </w:r>
            <w:r w:rsidRPr="007B1AB0">
              <w:t>  analyze famous speeches for the rhetorical structures and devices used to convince the reader of the authors' propositions.</w:t>
            </w:r>
          </w:p>
          <w:p w:rsidR="00306A30" w:rsidRPr="007B1AB0" w:rsidRDefault="00306A30" w:rsidP="007C321F">
            <w:r w:rsidRPr="007B1AB0">
              <w:rPr>
                <w:b/>
                <w:bCs/>
              </w:rPr>
              <w:t>(12)  Reading/Media Literacy.</w:t>
            </w:r>
            <w:r w:rsidRPr="007B1AB0">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306A30" w:rsidRPr="007B1AB0" w:rsidRDefault="00306A30" w:rsidP="00CD5FF2">
            <w:pPr>
              <w:ind w:left="720"/>
            </w:pPr>
            <w:r w:rsidRPr="007B1AB0">
              <w:rPr>
                <w:b/>
                <w:bCs/>
              </w:rPr>
              <w:t>(A)</w:t>
            </w:r>
            <w:r w:rsidRPr="007B1AB0">
              <w:t>  compare and contrast how events are presented and information is communicated by visual images (e.g., graphic art, illustrations, news photographs) versus non-visual texts;</w:t>
            </w:r>
          </w:p>
          <w:p w:rsidR="00306A30" w:rsidRPr="007B1AB0" w:rsidRDefault="00306A30" w:rsidP="00CD5FF2">
            <w:pPr>
              <w:ind w:left="720"/>
            </w:pPr>
            <w:r w:rsidRPr="007B1AB0">
              <w:rPr>
                <w:b/>
                <w:bCs/>
              </w:rPr>
              <w:t>(B)</w:t>
            </w:r>
            <w:r w:rsidRPr="007B1AB0">
              <w:t>  analyze how messages in media are conveyed through visual and sound techniques (e.g., editing, reaction shots, sequencing, background music);</w:t>
            </w:r>
          </w:p>
          <w:p w:rsidR="00306A30" w:rsidRPr="007B1AB0" w:rsidRDefault="00306A30" w:rsidP="00CD5FF2">
            <w:pPr>
              <w:ind w:left="720"/>
            </w:pPr>
            <w:r w:rsidRPr="007B1AB0">
              <w:rPr>
                <w:b/>
                <w:bCs/>
              </w:rPr>
              <w:t>(C)</w:t>
            </w:r>
            <w:r w:rsidRPr="007B1AB0">
              <w:t>  compare and contrast coverage of the same event in various media (e.g., newspapers, television, documentaries, blogs, Internet); and</w:t>
            </w:r>
          </w:p>
          <w:p w:rsidR="00306A30" w:rsidRPr="007B1AB0" w:rsidRDefault="00306A30" w:rsidP="00CD5FF2">
            <w:pPr>
              <w:ind w:left="720"/>
            </w:pPr>
            <w:r w:rsidRPr="007B1AB0">
              <w:rPr>
                <w:b/>
                <w:bCs/>
              </w:rPr>
              <w:t>(D)</w:t>
            </w:r>
            <w:r w:rsidRPr="007B1AB0">
              <w:t>  evaluate changes in formality and tone within the same medium for specific audiences and purposes.</w:t>
            </w:r>
          </w:p>
          <w:p w:rsidR="00306A30" w:rsidRPr="007B1AB0" w:rsidRDefault="00306A30" w:rsidP="007C321F"/>
          <w:p w:rsidR="00306A30" w:rsidRPr="007B1AB0" w:rsidRDefault="00306A30" w:rsidP="007C321F">
            <w:pPr>
              <w:rPr>
                <w:b/>
                <w:bCs/>
                <w:sz w:val="22"/>
                <w:szCs w:val="22"/>
              </w:rPr>
            </w:pPr>
            <w:r w:rsidRPr="007B1AB0">
              <w:rPr>
                <w:b/>
                <w:bCs/>
                <w:sz w:val="22"/>
                <w:szCs w:val="22"/>
              </w:rPr>
              <w:t>Writing and Written Conventions:</w:t>
            </w:r>
          </w:p>
          <w:p w:rsidR="00306A30" w:rsidRPr="007B1AB0" w:rsidRDefault="00306A30" w:rsidP="007C321F">
            <w:r w:rsidRPr="007B1AB0">
              <w:rPr>
                <w:b/>
                <w:bCs/>
              </w:rPr>
              <w:t>(13)  Writing/Writing Process.</w:t>
            </w:r>
            <w:r w:rsidRPr="007B1AB0">
              <w:t xml:space="preserve"> Students use elements of the writing process (planning, drafting, revising, editing, and publishing) to compose text. Students are expected to:</w:t>
            </w:r>
          </w:p>
          <w:p w:rsidR="00306A30" w:rsidRPr="007B1AB0" w:rsidRDefault="00306A30" w:rsidP="00CD5FF2">
            <w:pPr>
              <w:ind w:left="720"/>
            </w:pPr>
            <w:r w:rsidRPr="007B1AB0">
              <w:rPr>
                <w:b/>
                <w:bCs/>
              </w:rPr>
              <w:t>(A)</w:t>
            </w:r>
            <w:r w:rsidRPr="007B1AB0">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306A30" w:rsidRPr="007B1AB0" w:rsidRDefault="00306A30" w:rsidP="00CD5FF2">
            <w:pPr>
              <w:ind w:left="720"/>
            </w:pPr>
            <w:r w:rsidRPr="007B1AB0">
              <w:rPr>
                <w:b/>
                <w:bCs/>
              </w:rPr>
              <w:t>(B)</w:t>
            </w:r>
            <w:r w:rsidRPr="007B1AB0">
              <w:t>  structure ideas in a sustained and persuasive way (e.g., using outlines, note taking, graphic organizers, lists) and develop drafts in timed and open-ended situations that include transitions and the rhetorical devices used to convey meaning;</w:t>
            </w:r>
          </w:p>
          <w:p w:rsidR="00306A30" w:rsidRPr="007B1AB0" w:rsidRDefault="00306A30" w:rsidP="00CD5FF2">
            <w:pPr>
              <w:ind w:left="720"/>
            </w:pPr>
            <w:r w:rsidRPr="007B1AB0">
              <w:rPr>
                <w:b/>
                <w:bCs/>
              </w:rPr>
              <w:t>(C)</w:t>
            </w:r>
            <w:r w:rsidRPr="007B1AB0">
              <w:t>  revise drafts to improve style, word choice, figurative language, sentence variety, and subtlety of meaning after rethinking how well questions of purpose, audience, and genre have been addressed;</w:t>
            </w:r>
          </w:p>
          <w:p w:rsidR="00306A30" w:rsidRPr="007B1AB0" w:rsidRDefault="00306A30" w:rsidP="00CD5FF2">
            <w:pPr>
              <w:ind w:left="720"/>
            </w:pPr>
            <w:r w:rsidRPr="007B1AB0">
              <w:rPr>
                <w:b/>
                <w:bCs/>
              </w:rPr>
              <w:t>(D)</w:t>
            </w:r>
            <w:r w:rsidRPr="007B1AB0">
              <w:t>  edit drafts for grammar, mechanics, and spelling; and</w:t>
            </w:r>
          </w:p>
          <w:p w:rsidR="00306A30" w:rsidRPr="007B1AB0" w:rsidRDefault="00306A30" w:rsidP="00CD5FF2">
            <w:pPr>
              <w:ind w:left="720"/>
            </w:pPr>
            <w:r w:rsidRPr="007B1AB0">
              <w:rPr>
                <w:b/>
                <w:bCs/>
              </w:rPr>
              <w:t>(E)</w:t>
            </w:r>
            <w:r w:rsidRPr="007B1AB0">
              <w:t>  revise final draft in response to feedback from peers and teacher and publish written work for appropriate audiences.</w:t>
            </w:r>
          </w:p>
          <w:p w:rsidR="00306A30" w:rsidRPr="007B1AB0" w:rsidRDefault="00306A30" w:rsidP="007C321F">
            <w:r w:rsidRPr="007B1AB0">
              <w:rPr>
                <w:b/>
                <w:bCs/>
              </w:rPr>
              <w:t>(14)  Writing/Literary Texts.</w:t>
            </w:r>
            <w:r w:rsidRPr="007B1AB0">
              <w:t xml:space="preserve"> Students write literary texts to express their ideas and feelings about real or imagined people, events, and ideas. Students are responsible for at least two forms of literary writing. Students are expected to:</w:t>
            </w:r>
          </w:p>
          <w:p w:rsidR="00306A30" w:rsidRPr="007B1AB0" w:rsidRDefault="00306A30" w:rsidP="00CD5FF2">
            <w:pPr>
              <w:ind w:left="720"/>
            </w:pPr>
            <w:r w:rsidRPr="007B1AB0">
              <w:rPr>
                <w:b/>
                <w:bCs/>
              </w:rPr>
              <w:t>(A)</w:t>
            </w:r>
            <w:r w:rsidRPr="007B1AB0">
              <w:t>  write an engaging story with a well-developed conflict and resolution, interesting and believable characters, and a range of literary strategies (e.g., dialogue, suspense) and devices to enhance the plot;</w:t>
            </w:r>
          </w:p>
          <w:p w:rsidR="00306A30" w:rsidRPr="007B1AB0" w:rsidRDefault="00306A30" w:rsidP="007C321F">
            <w:r w:rsidRPr="007B1AB0">
              <w:rPr>
                <w:b/>
                <w:bCs/>
              </w:rPr>
              <w:t>(15)  Writing/Expository and Procedural Texts</w:t>
            </w:r>
            <w:r w:rsidRPr="007B1AB0">
              <w:t>. Students write expository and procedural or work-related texts to communicate ideas and information to specific audiences for specific purposes. Students are expected to:</w:t>
            </w:r>
          </w:p>
          <w:p w:rsidR="00306A30" w:rsidRPr="007B1AB0" w:rsidRDefault="00306A30" w:rsidP="00CD5FF2">
            <w:pPr>
              <w:ind w:left="720"/>
            </w:pPr>
            <w:r w:rsidRPr="007B1AB0">
              <w:rPr>
                <w:b/>
                <w:bCs/>
              </w:rPr>
              <w:t>(A)</w:t>
            </w:r>
            <w:r w:rsidRPr="007B1AB0">
              <w:t>  write an analytical essay of sufficient length that includes:</w:t>
            </w:r>
          </w:p>
          <w:p w:rsidR="00306A30" w:rsidRPr="00385E49" w:rsidRDefault="00306A30" w:rsidP="00EB11D2">
            <w:pPr>
              <w:ind w:left="1440"/>
            </w:pPr>
            <w:r w:rsidRPr="00385E49">
              <w:rPr>
                <w:b/>
                <w:bCs/>
              </w:rPr>
              <w:t>(i) </w:t>
            </w:r>
            <w:r w:rsidRPr="00385E49">
              <w:t> effective introductory and concluding paragraphs and a variety of sentence structures;</w:t>
            </w:r>
          </w:p>
          <w:p w:rsidR="00306A30" w:rsidRPr="00385E49" w:rsidRDefault="00306A30" w:rsidP="00EB11D2">
            <w:pPr>
              <w:ind w:left="1440"/>
            </w:pPr>
            <w:r w:rsidRPr="00385E49">
              <w:rPr>
                <w:b/>
                <w:bCs/>
              </w:rPr>
              <w:t>(ii)</w:t>
            </w:r>
            <w:r w:rsidRPr="00385E49">
              <w:t>  rhetorical devices, and transitions between paragraphs;</w:t>
            </w:r>
          </w:p>
          <w:p w:rsidR="00306A30" w:rsidRPr="00385E49" w:rsidRDefault="00306A30" w:rsidP="00EB11D2">
            <w:pPr>
              <w:ind w:left="1440"/>
            </w:pPr>
            <w:r w:rsidRPr="00385E49">
              <w:rPr>
                <w:b/>
                <w:bCs/>
              </w:rPr>
              <w:t>(iii)</w:t>
            </w:r>
            <w:r w:rsidRPr="00385E49">
              <w:t>  a controlling idea or thesis;</w:t>
            </w:r>
          </w:p>
          <w:p w:rsidR="00306A30" w:rsidRPr="00385E49" w:rsidRDefault="00306A30" w:rsidP="00EB11D2">
            <w:pPr>
              <w:ind w:left="1440"/>
            </w:pPr>
            <w:r w:rsidRPr="00385E49">
              <w:rPr>
                <w:b/>
                <w:bCs/>
              </w:rPr>
              <w:t>(iv)</w:t>
            </w:r>
            <w:r w:rsidRPr="00385E49">
              <w:t>  an organizing structure appropriate to purpose, audience, and context; and</w:t>
            </w:r>
          </w:p>
          <w:p w:rsidR="00306A30" w:rsidRPr="00385E49" w:rsidRDefault="00306A30" w:rsidP="00EB11D2">
            <w:pPr>
              <w:ind w:left="1440"/>
            </w:pPr>
            <w:r w:rsidRPr="00385E49">
              <w:rPr>
                <w:b/>
                <w:bCs/>
              </w:rPr>
              <w:t>(v) </w:t>
            </w:r>
            <w:r w:rsidRPr="00385E49">
              <w:t> relevant information and valid inferences;</w:t>
            </w:r>
          </w:p>
          <w:p w:rsidR="00306A30" w:rsidRPr="00385E49" w:rsidRDefault="00306A30" w:rsidP="00EB11D2">
            <w:pPr>
              <w:ind w:left="720"/>
            </w:pPr>
            <w:r w:rsidRPr="00385E49">
              <w:rPr>
                <w:b/>
                <w:bCs/>
              </w:rPr>
              <w:t>(C)</w:t>
            </w:r>
            <w:r w:rsidRPr="00385E49">
              <w:t>  write an interpretative response to an expository or a literary text (e.g., essay or review) that:</w:t>
            </w:r>
          </w:p>
          <w:p w:rsidR="00306A30" w:rsidRPr="00385E49" w:rsidRDefault="00306A30" w:rsidP="00EB11D2">
            <w:pPr>
              <w:ind w:left="1440"/>
            </w:pPr>
            <w:r w:rsidRPr="00385E49">
              <w:rPr>
                <w:b/>
                <w:bCs/>
              </w:rPr>
              <w:t>(i)  </w:t>
            </w:r>
            <w:r w:rsidRPr="00385E49">
              <w:t>extends beyond a summary and literal analysis;</w:t>
            </w:r>
          </w:p>
          <w:p w:rsidR="00306A30" w:rsidRPr="00385E49" w:rsidRDefault="00306A30" w:rsidP="00EB11D2">
            <w:pPr>
              <w:ind w:left="1440"/>
            </w:pPr>
            <w:r w:rsidRPr="00385E49">
              <w:rPr>
                <w:b/>
                <w:bCs/>
              </w:rPr>
              <w:t>(ii) </w:t>
            </w:r>
            <w:r w:rsidRPr="00385E49">
              <w:t xml:space="preserve"> addresses the writing skills for an analytical essay and provides evidence from the text using embedded quotations; </w:t>
            </w:r>
          </w:p>
          <w:p w:rsidR="00306A30" w:rsidRPr="007B1AB0" w:rsidRDefault="00306A30" w:rsidP="00EB11D2">
            <w:pPr>
              <w:ind w:left="1440"/>
            </w:pPr>
            <w:r w:rsidRPr="00385E49">
              <w:rPr>
                <w:b/>
                <w:bCs/>
              </w:rPr>
              <w:t>(iii)</w:t>
            </w:r>
            <w:r w:rsidRPr="00385E49">
              <w:t>  analyzes the aesthetic effects of an author's use of stylistic or rhetorical devices;</w:t>
            </w:r>
            <w:r w:rsidRPr="007B1AB0">
              <w:t xml:space="preserve"> </w:t>
            </w:r>
          </w:p>
          <w:p w:rsidR="00306A30" w:rsidRPr="007B1AB0" w:rsidRDefault="00306A30" w:rsidP="007C321F">
            <w:r w:rsidRPr="007B1AB0">
              <w:rPr>
                <w:b/>
                <w:bCs/>
              </w:rPr>
              <w:t>(17)  Oral and Written Conventions/Conventions</w:t>
            </w:r>
            <w:r w:rsidRPr="007B1AB0">
              <w:t>. Students understand the function of and use the conventions of academic language when speaking and writing. Students will continue to apply earlier standards with greater complexity. Students are expected to:</w:t>
            </w:r>
          </w:p>
          <w:p w:rsidR="00306A30" w:rsidRPr="007B1AB0" w:rsidRDefault="00306A30" w:rsidP="00CD5FF2">
            <w:pPr>
              <w:ind w:left="720"/>
            </w:pPr>
            <w:r w:rsidRPr="007B1AB0">
              <w:rPr>
                <w:b/>
                <w:bCs/>
              </w:rPr>
              <w:t>(A)</w:t>
            </w:r>
            <w:r w:rsidRPr="007B1AB0">
              <w:t>  use and understand the function of the following parts of speech in the context of reading, writing, and speaking:</w:t>
            </w:r>
          </w:p>
          <w:p w:rsidR="00306A30" w:rsidRPr="007B1AB0" w:rsidRDefault="00306A30" w:rsidP="00CD5FF2">
            <w:pPr>
              <w:ind w:left="1440"/>
            </w:pPr>
            <w:r w:rsidRPr="007B1AB0">
              <w:rPr>
                <w:b/>
                <w:bCs/>
              </w:rPr>
              <w:t>(i)</w:t>
            </w:r>
            <w:r w:rsidRPr="007B1AB0">
              <w:t>  more complex active and passive tenses and verbals (gerunds, infinitives, participles);</w:t>
            </w:r>
          </w:p>
          <w:p w:rsidR="00306A30" w:rsidRPr="007B1AB0" w:rsidRDefault="00306A30" w:rsidP="00CD5FF2">
            <w:pPr>
              <w:ind w:left="1440"/>
            </w:pPr>
            <w:r w:rsidRPr="007B1AB0">
              <w:rPr>
                <w:b/>
                <w:bCs/>
              </w:rPr>
              <w:t>(ii)</w:t>
            </w:r>
            <w:r w:rsidRPr="007B1AB0">
              <w:t>  restrictive and nonrestrictive relative clauses; and</w:t>
            </w:r>
          </w:p>
          <w:p w:rsidR="00306A30" w:rsidRPr="007B1AB0" w:rsidRDefault="00306A30" w:rsidP="00CD5FF2">
            <w:pPr>
              <w:ind w:left="1440"/>
            </w:pPr>
            <w:r w:rsidRPr="007B1AB0">
              <w:rPr>
                <w:b/>
                <w:bCs/>
              </w:rPr>
              <w:t>(iii)</w:t>
            </w:r>
            <w:r w:rsidRPr="007B1AB0">
              <w:t>  reciprocal pronouns (e.g., each other, one another);</w:t>
            </w:r>
          </w:p>
          <w:p w:rsidR="00306A30" w:rsidRPr="007B1AB0" w:rsidRDefault="00306A30" w:rsidP="00CD5FF2">
            <w:pPr>
              <w:ind w:left="720"/>
            </w:pPr>
            <w:r w:rsidRPr="007B1AB0">
              <w:rPr>
                <w:b/>
                <w:bCs/>
              </w:rPr>
              <w:t>(C)</w:t>
            </w:r>
            <w:r w:rsidRPr="007B1AB0">
              <w:t>  use a variety of correctly structured sentences (e.g., compound, complex, compound-complex).</w:t>
            </w:r>
          </w:p>
          <w:p w:rsidR="00306A30" w:rsidRPr="007B1AB0" w:rsidRDefault="00306A30" w:rsidP="007C321F">
            <w:r w:rsidRPr="007B1AB0">
              <w:rPr>
                <w:b/>
                <w:bCs/>
              </w:rPr>
              <w:t>(18)  Oral and Written Conventions/Handwriting, Capitalization, and Punctuation.</w:t>
            </w:r>
            <w:r w:rsidRPr="007B1AB0">
              <w:t xml:space="preserve"> Students write legibly and use appropriate capitalization and punctuation conventions in their compositions. Students are expected to:</w:t>
            </w:r>
          </w:p>
          <w:p w:rsidR="00306A30" w:rsidRPr="007B1AB0" w:rsidRDefault="00306A30" w:rsidP="00CD5FF2">
            <w:pPr>
              <w:ind w:left="720"/>
            </w:pPr>
            <w:r w:rsidRPr="007B1AB0">
              <w:rPr>
                <w:b/>
                <w:bCs/>
              </w:rPr>
              <w:t>(A)</w:t>
            </w:r>
            <w:r w:rsidRPr="007B1AB0">
              <w:t>  use conventions of capitalization; and</w:t>
            </w:r>
          </w:p>
          <w:p w:rsidR="00306A30" w:rsidRPr="007B1AB0" w:rsidRDefault="00306A30" w:rsidP="00CD5FF2">
            <w:pPr>
              <w:ind w:left="720"/>
            </w:pPr>
            <w:r w:rsidRPr="007B1AB0">
              <w:rPr>
                <w:b/>
                <w:bCs/>
              </w:rPr>
              <w:t>(B)</w:t>
            </w:r>
            <w:r w:rsidRPr="007B1AB0">
              <w:t>  use correct punctuation marks including:</w:t>
            </w:r>
          </w:p>
          <w:p w:rsidR="00306A30" w:rsidRPr="007B1AB0" w:rsidRDefault="00306A30" w:rsidP="00CD5FF2">
            <w:pPr>
              <w:ind w:left="1440"/>
            </w:pPr>
            <w:r w:rsidRPr="007B1AB0">
              <w:rPr>
                <w:b/>
                <w:bCs/>
              </w:rPr>
              <w:t>(ii)</w:t>
            </w:r>
            <w:r w:rsidRPr="007B1AB0">
              <w:t>  comma placement in nonrestrictive phrases, clauses, and contrasting expressions;</w:t>
            </w:r>
          </w:p>
          <w:p w:rsidR="00306A30" w:rsidRPr="007B1AB0" w:rsidRDefault="00306A30" w:rsidP="00CD5FF2">
            <w:pPr>
              <w:ind w:left="1440"/>
            </w:pPr>
            <w:r w:rsidRPr="007B1AB0">
              <w:rPr>
                <w:b/>
                <w:bCs/>
              </w:rPr>
              <w:t>(iii)</w:t>
            </w:r>
            <w:r w:rsidRPr="007B1AB0">
              <w:t>  dashes to emphasize parenthetical information.</w:t>
            </w:r>
          </w:p>
          <w:p w:rsidR="00306A30" w:rsidRPr="007B1AB0" w:rsidRDefault="00306A30" w:rsidP="007C321F">
            <w:r w:rsidRPr="007B1AB0">
              <w:rPr>
                <w:b/>
                <w:bCs/>
              </w:rPr>
              <w:t>(19)  Oral and Written Conventions/Spelling</w:t>
            </w:r>
            <w:r w:rsidRPr="007B1AB0">
              <w:t>. Students spell correctly. Students are expected to spell correctly, including using various resources to determine and check correct spellings.</w:t>
            </w:r>
          </w:p>
          <w:p w:rsidR="00306A30" w:rsidRPr="007B1AB0" w:rsidRDefault="00306A30" w:rsidP="007C321F"/>
          <w:p w:rsidR="00306A30" w:rsidRPr="007B1AB0" w:rsidRDefault="00306A30" w:rsidP="006554AA">
            <w:pPr>
              <w:ind w:left="285" w:hanging="285"/>
              <w:rPr>
                <w:b/>
                <w:bCs/>
              </w:rPr>
            </w:pPr>
            <w:r w:rsidRPr="007B1AB0">
              <w:rPr>
                <w:b/>
                <w:bCs/>
              </w:rPr>
              <w:t>Research:</w:t>
            </w:r>
          </w:p>
          <w:p w:rsidR="00306A30" w:rsidRPr="007B1AB0" w:rsidRDefault="00306A30" w:rsidP="007C321F">
            <w:r w:rsidRPr="007B1AB0">
              <w:rPr>
                <w:b/>
                <w:bCs/>
              </w:rPr>
              <w:t>(21)  Research/Gathering Sources</w:t>
            </w:r>
            <w:r w:rsidRPr="007B1AB0">
              <w:t>. Students determine, locate, and explore the full range of relevant sources addressing a research question and systematically record the information they gather. Students are expected to:</w:t>
            </w:r>
          </w:p>
          <w:p w:rsidR="00306A30" w:rsidRPr="007B1AB0" w:rsidRDefault="00306A30" w:rsidP="00CD5FF2">
            <w:pPr>
              <w:ind w:left="720"/>
            </w:pPr>
            <w:r w:rsidRPr="007B1AB0">
              <w:rPr>
                <w:b/>
                <w:bCs/>
              </w:rPr>
              <w:t>(A)</w:t>
            </w:r>
            <w:r w:rsidRPr="007B1AB0">
              <w:t>  follow the research plan to compile data from authoritative sources in a manner that identifies the major issues and debates within the field of inquiry;</w:t>
            </w:r>
          </w:p>
          <w:p w:rsidR="00306A30" w:rsidRPr="007B1AB0" w:rsidRDefault="00306A30" w:rsidP="00CD5FF2">
            <w:pPr>
              <w:ind w:left="725" w:hanging="5"/>
            </w:pPr>
            <w:r w:rsidRPr="007B1AB0">
              <w:rPr>
                <w:b/>
                <w:bCs/>
              </w:rPr>
              <w:t>(B)</w:t>
            </w:r>
            <w:r w:rsidRPr="007B1AB0">
              <w:t>  organize information gathered from multiple sources to create a variety of graphics and forms (e.g., notes, learning logs);</w:t>
            </w:r>
          </w:p>
          <w:p w:rsidR="00306A30" w:rsidRPr="007B1AB0" w:rsidRDefault="00306A30" w:rsidP="007C321F">
            <w:r w:rsidRPr="007B1AB0">
              <w:rPr>
                <w:b/>
                <w:bCs/>
              </w:rPr>
              <w:t>(22)  Research/Synthesizing Information.</w:t>
            </w:r>
            <w:r w:rsidRPr="007B1AB0">
              <w:t xml:space="preserve"> Students clarify research questions and evaluate and synthesize collected information. Students are expected to:</w:t>
            </w:r>
          </w:p>
          <w:p w:rsidR="00306A30" w:rsidRPr="007B1AB0" w:rsidRDefault="00306A30" w:rsidP="00CD5FF2">
            <w:pPr>
              <w:ind w:left="720"/>
            </w:pPr>
            <w:r w:rsidRPr="007B1AB0">
              <w:rPr>
                <w:b/>
                <w:bCs/>
              </w:rPr>
              <w:t>(B)</w:t>
            </w:r>
            <w:r w:rsidRPr="007B1AB0">
              <w:t>  evaluate the relevance of information to the topic and determine the reliability, validity, and accuracy of sources (including Internet sources) by examining their authority and objectivity;</w:t>
            </w:r>
          </w:p>
          <w:p w:rsidR="00306A30" w:rsidRPr="007B1AB0" w:rsidRDefault="00306A30" w:rsidP="007C321F">
            <w:r w:rsidRPr="007B1AB0">
              <w:rPr>
                <w:b/>
                <w:bCs/>
              </w:rPr>
              <w:t>(23)  Research/Organizing and Presenting Ideas</w:t>
            </w:r>
            <w:r w:rsidRPr="007B1AB0">
              <w:t>. Students organize and present their ideas and information according to the purpose of the research and their audience. Students are expected to synthesize the research into a written or an oral presentation that:</w:t>
            </w:r>
          </w:p>
          <w:p w:rsidR="00306A30" w:rsidRPr="007B1AB0" w:rsidRDefault="00306A30" w:rsidP="00CD5FF2">
            <w:pPr>
              <w:ind w:left="720"/>
            </w:pPr>
            <w:r w:rsidRPr="007B1AB0">
              <w:rPr>
                <w:b/>
                <w:bCs/>
              </w:rPr>
              <w:t>(C)</w:t>
            </w:r>
            <w:r w:rsidRPr="007B1AB0">
              <w:t>  uses graphics and illustrations to help explain concepts where appropriate;</w:t>
            </w:r>
          </w:p>
          <w:p w:rsidR="00306A30" w:rsidRPr="007B1AB0" w:rsidRDefault="00306A30" w:rsidP="007C321F">
            <w:r w:rsidRPr="007B1AB0">
              <w:rPr>
                <w:b/>
                <w:bCs/>
              </w:rPr>
              <w:t>(24)  Listening and Speaking/Listening.</w:t>
            </w:r>
            <w:r w:rsidRPr="007B1AB0">
              <w:t xml:space="preserve"> Students will use comprehension skills to listen attentively to others in formal and informal settings. Students will continue to apply earlier standards with greater complexity. Students are expected to:</w:t>
            </w:r>
          </w:p>
          <w:p w:rsidR="00306A30" w:rsidRPr="007B1AB0" w:rsidRDefault="00306A30" w:rsidP="00CD5FF2">
            <w:pPr>
              <w:ind w:left="720"/>
            </w:pPr>
            <w:r w:rsidRPr="007B1AB0">
              <w:rPr>
                <w:b/>
                <w:bCs/>
              </w:rPr>
              <w:t>(A)</w:t>
            </w:r>
            <w:r w:rsidRPr="007B1AB0">
              <w:t>  listen responsively to a speaker by taking notes that summarize, synthesize, or highlight the speaker's ideas for critical reflection and by asking questions related to the content for clarification and elaboration;</w:t>
            </w:r>
          </w:p>
          <w:p w:rsidR="00306A30" w:rsidRPr="007B1AB0" w:rsidRDefault="00306A30" w:rsidP="00CD5FF2">
            <w:pPr>
              <w:ind w:left="720"/>
            </w:pPr>
            <w:r w:rsidRPr="007B1AB0">
              <w:rPr>
                <w:b/>
                <w:bCs/>
              </w:rPr>
              <w:t>(C)</w:t>
            </w:r>
            <w:r w:rsidRPr="007B1AB0">
              <w:t>  evaluate the effectiveness of a speaker's main and supporting ideas.</w:t>
            </w:r>
          </w:p>
          <w:p w:rsidR="00306A30" w:rsidRPr="007B1AB0" w:rsidRDefault="00306A30" w:rsidP="007C321F">
            <w:pPr>
              <w:ind w:hanging="5"/>
              <w:rPr>
                <w:b/>
                <w:bCs/>
              </w:rPr>
            </w:pPr>
          </w:p>
          <w:p w:rsidR="00306A30" w:rsidRPr="007B1AB0" w:rsidRDefault="00306A30" w:rsidP="006554AA">
            <w:pPr>
              <w:ind w:left="285" w:hanging="285"/>
            </w:pPr>
            <w:r w:rsidRPr="007B1AB0">
              <w:rPr>
                <w:b/>
                <w:bCs/>
              </w:rPr>
              <w:t>Listening and Speaking:</w:t>
            </w:r>
            <w:r w:rsidRPr="007B1AB0">
              <w:t xml:space="preserve"> </w:t>
            </w:r>
          </w:p>
          <w:p w:rsidR="00306A30" w:rsidRPr="007B1AB0" w:rsidRDefault="00306A30" w:rsidP="007C321F">
            <w:r w:rsidRPr="007B1AB0">
              <w:rPr>
                <w:b/>
                <w:bCs/>
              </w:rPr>
              <w:t>(25)  Listening and Speaking/Speaking.</w:t>
            </w:r>
            <w:r w:rsidRPr="007B1AB0">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306A30" w:rsidRPr="007B1AB0" w:rsidRDefault="00306A30" w:rsidP="007C321F">
            <w:r w:rsidRPr="007B1AB0">
              <w:rPr>
                <w:b/>
                <w:bCs/>
              </w:rPr>
              <w:t>(26)  Listening and Speaking/Teamwork</w:t>
            </w:r>
            <w:r w:rsidRPr="007B1AB0">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306A30" w:rsidRPr="007B1AB0">
        <w:trPr>
          <w:trHeight w:val="217"/>
        </w:trPr>
        <w:tc>
          <w:tcPr>
            <w:tcW w:w="1720" w:type="dxa"/>
          </w:tcPr>
          <w:p w:rsidR="00306A30" w:rsidRPr="007B1AB0" w:rsidRDefault="00306A30" w:rsidP="001A6F86">
            <w:pPr>
              <w:rPr>
                <w:b/>
                <w:bCs/>
              </w:rPr>
            </w:pPr>
            <w:r w:rsidRPr="007B1AB0">
              <w:rPr>
                <w:b/>
                <w:bCs/>
              </w:rPr>
              <w:t>Generalizations</w:t>
            </w:r>
          </w:p>
        </w:tc>
        <w:tc>
          <w:tcPr>
            <w:tcW w:w="8510" w:type="dxa"/>
          </w:tcPr>
          <w:p w:rsidR="00306A30" w:rsidRDefault="00306A30" w:rsidP="00367ED6">
            <w:pPr>
              <w:pStyle w:val="ListParagraph"/>
              <w:ind w:left="0"/>
              <w:rPr>
                <w:color w:val="000000"/>
              </w:rPr>
            </w:pPr>
            <w:r>
              <w:rPr>
                <w:color w:val="000000"/>
              </w:rPr>
              <w:t>The writer’s craft and use of rhetorical devices shapes the purpose and tone of a non-fiction piece.</w:t>
            </w:r>
          </w:p>
          <w:p w:rsidR="00306A30" w:rsidRDefault="00306A30" w:rsidP="00367ED6">
            <w:pPr>
              <w:pStyle w:val="ListParagraph"/>
              <w:ind w:left="0"/>
              <w:rPr>
                <w:color w:val="000000"/>
              </w:rPr>
            </w:pPr>
            <w:r>
              <w:rPr>
                <w:color w:val="000000"/>
              </w:rPr>
              <w:t>Non-fiction pieces can be biased and used to persuade the audience.</w:t>
            </w:r>
          </w:p>
          <w:p w:rsidR="00306A30" w:rsidRDefault="00306A30" w:rsidP="00367ED6">
            <w:pPr>
              <w:pStyle w:val="ListParagraph"/>
              <w:ind w:left="0"/>
              <w:rPr>
                <w:color w:val="000000"/>
              </w:rPr>
            </w:pPr>
            <w:r w:rsidRPr="007B1AB0">
              <w:rPr>
                <w:color w:val="000000"/>
              </w:rPr>
              <w:t>Language skills enable us to effectively communicate facts and ideas</w:t>
            </w:r>
            <w:r>
              <w:rPr>
                <w:color w:val="000000"/>
              </w:rPr>
              <w:t xml:space="preserve"> in both informational texts and personal narratives</w:t>
            </w:r>
            <w:r w:rsidRPr="007B1AB0">
              <w:rPr>
                <w:color w:val="000000"/>
              </w:rPr>
              <w:t>.</w:t>
            </w:r>
          </w:p>
          <w:p w:rsidR="00306A30" w:rsidRDefault="00306A30" w:rsidP="00367ED6">
            <w:pPr>
              <w:pStyle w:val="ListParagraph"/>
              <w:ind w:left="0"/>
              <w:rPr>
                <w:color w:val="000000"/>
              </w:rPr>
            </w:pPr>
            <w:r>
              <w:rPr>
                <w:color w:val="000000"/>
              </w:rPr>
              <w:t>Research requires evaluating multiple sources, determining valuable information, organizing ideas, and presenting findings.</w:t>
            </w:r>
          </w:p>
          <w:p w:rsidR="00306A30" w:rsidRPr="007B1AB0" w:rsidRDefault="00306A30" w:rsidP="00367ED6">
            <w:pPr>
              <w:pStyle w:val="ListParagraph"/>
              <w:tabs>
                <w:tab w:val="left" w:pos="425"/>
              </w:tabs>
              <w:ind w:left="0" w:right="245"/>
              <w:rPr>
                <w:color w:val="000000"/>
              </w:rPr>
            </w:pPr>
            <w:r>
              <w:rPr>
                <w:color w:val="000000"/>
              </w:rPr>
              <w:t>Research enables individuals to make and support decisions and opinions concerning social issues.</w:t>
            </w:r>
          </w:p>
        </w:tc>
      </w:tr>
      <w:tr w:rsidR="00306A30" w:rsidRPr="007B1AB0">
        <w:trPr>
          <w:trHeight w:val="217"/>
        </w:trPr>
        <w:tc>
          <w:tcPr>
            <w:tcW w:w="1720" w:type="dxa"/>
          </w:tcPr>
          <w:p w:rsidR="00306A30" w:rsidRPr="007B1AB0" w:rsidRDefault="00306A30" w:rsidP="001A6F86">
            <w:pPr>
              <w:rPr>
                <w:b/>
                <w:bCs/>
              </w:rPr>
            </w:pPr>
            <w:r w:rsidRPr="007B1AB0">
              <w:rPr>
                <w:b/>
                <w:bCs/>
              </w:rPr>
              <w:t>Essential Questions</w:t>
            </w:r>
          </w:p>
        </w:tc>
        <w:tc>
          <w:tcPr>
            <w:tcW w:w="8510" w:type="dxa"/>
          </w:tcPr>
          <w:p w:rsidR="00306A30" w:rsidRPr="007B1AB0" w:rsidRDefault="00306A30" w:rsidP="00A30E89">
            <w:pPr>
              <w:numPr>
                <w:ilvl w:val="0"/>
                <w:numId w:val="7"/>
              </w:numPr>
              <w:rPr>
                <w:color w:val="000000"/>
              </w:rPr>
            </w:pPr>
            <w:r w:rsidRPr="007B1AB0">
              <w:rPr>
                <w:color w:val="000000"/>
              </w:rPr>
              <w:t>How does reading inform and shape our understanding of the world?</w:t>
            </w:r>
          </w:p>
          <w:p w:rsidR="00306A30" w:rsidRPr="007B1AB0" w:rsidRDefault="00306A30" w:rsidP="00A30E89">
            <w:pPr>
              <w:numPr>
                <w:ilvl w:val="0"/>
                <w:numId w:val="7"/>
              </w:numPr>
              <w:rPr>
                <w:color w:val="000000"/>
              </w:rPr>
            </w:pPr>
            <w:r w:rsidRPr="007B1AB0">
              <w:t xml:space="preserve">What reading strategies help us determine meaning from a text? </w:t>
            </w:r>
          </w:p>
          <w:p w:rsidR="00306A30" w:rsidRPr="007B1AB0" w:rsidRDefault="00306A30" w:rsidP="00A30E89">
            <w:pPr>
              <w:numPr>
                <w:ilvl w:val="0"/>
                <w:numId w:val="7"/>
              </w:numPr>
              <w:rPr>
                <w:color w:val="000000"/>
              </w:rPr>
            </w:pPr>
            <w:r w:rsidRPr="007B1AB0">
              <w:t>What characterizes effective informational texts?</w:t>
            </w:r>
          </w:p>
          <w:p w:rsidR="00306A30" w:rsidRPr="007B1AB0" w:rsidRDefault="00306A30" w:rsidP="00A30E89">
            <w:pPr>
              <w:numPr>
                <w:ilvl w:val="0"/>
                <w:numId w:val="7"/>
              </w:numPr>
              <w:rPr>
                <w:color w:val="000000"/>
              </w:rPr>
            </w:pPr>
            <w:r w:rsidRPr="007B1AB0">
              <w:rPr>
                <w:color w:val="000000"/>
              </w:rPr>
              <w:t>How does context shape nonfiction?</w:t>
            </w:r>
          </w:p>
          <w:p w:rsidR="00306A30" w:rsidRPr="007B1AB0" w:rsidRDefault="00306A30" w:rsidP="00A30E89">
            <w:pPr>
              <w:numPr>
                <w:ilvl w:val="0"/>
                <w:numId w:val="7"/>
              </w:numPr>
              <w:rPr>
                <w:color w:val="000000"/>
              </w:rPr>
            </w:pPr>
            <w:r w:rsidRPr="007B1AB0">
              <w:rPr>
                <w:color w:val="000000"/>
              </w:rPr>
              <w:t>How do we use textual evidence to support our ideas in writing?</w:t>
            </w:r>
          </w:p>
          <w:p w:rsidR="00306A30" w:rsidRPr="007B1AB0" w:rsidRDefault="00306A30" w:rsidP="00A30E89">
            <w:pPr>
              <w:numPr>
                <w:ilvl w:val="0"/>
                <w:numId w:val="7"/>
              </w:numPr>
              <w:rPr>
                <w:color w:val="000000"/>
              </w:rPr>
            </w:pPr>
            <w:r w:rsidRPr="007B1AB0">
              <w:rPr>
                <w:color w:val="000000"/>
              </w:rPr>
              <w:t>What purposes do informational texts serve?</w:t>
            </w:r>
          </w:p>
          <w:p w:rsidR="00306A30" w:rsidRPr="007B1AB0" w:rsidRDefault="00306A30" w:rsidP="00A30E89">
            <w:pPr>
              <w:numPr>
                <w:ilvl w:val="0"/>
                <w:numId w:val="7"/>
              </w:numPr>
              <w:rPr>
                <w:color w:val="000000"/>
              </w:rPr>
            </w:pPr>
            <w:r>
              <w:rPr>
                <w:color w:val="000000"/>
              </w:rPr>
              <w:t>How can a personal narrative convey an idea beyond the surface story</w:t>
            </w:r>
            <w:r w:rsidRPr="007B1AB0">
              <w:rPr>
                <w:color w:val="000000"/>
              </w:rPr>
              <w:t>?</w:t>
            </w:r>
          </w:p>
          <w:p w:rsidR="00306A30" w:rsidRPr="007B1AB0" w:rsidRDefault="00306A30" w:rsidP="00A30E89">
            <w:pPr>
              <w:numPr>
                <w:ilvl w:val="0"/>
                <w:numId w:val="7"/>
              </w:numPr>
              <w:rPr>
                <w:color w:val="000000"/>
              </w:rPr>
            </w:pPr>
            <w:r w:rsidRPr="007B1AB0">
              <w:rPr>
                <w:color w:val="000000"/>
              </w:rPr>
              <w:t>Why is reliability important in an informational text?</w:t>
            </w:r>
          </w:p>
          <w:p w:rsidR="00306A30" w:rsidRPr="007B1AB0" w:rsidRDefault="00306A30" w:rsidP="00A30E89">
            <w:pPr>
              <w:numPr>
                <w:ilvl w:val="0"/>
                <w:numId w:val="7"/>
              </w:numPr>
              <w:rPr>
                <w:color w:val="000000"/>
              </w:rPr>
            </w:pPr>
            <w:r w:rsidRPr="007B1AB0">
              <w:rPr>
                <w:color w:val="000000"/>
              </w:rPr>
              <w:t>How are persuasive techniques used and misused?</w:t>
            </w:r>
          </w:p>
          <w:p w:rsidR="00306A30" w:rsidRPr="007B1AB0" w:rsidRDefault="00306A30" w:rsidP="00A30E89">
            <w:pPr>
              <w:numPr>
                <w:ilvl w:val="0"/>
                <w:numId w:val="7"/>
              </w:numPr>
            </w:pPr>
            <w:r w:rsidRPr="007B1AB0">
              <w:rPr>
                <w:color w:val="000000"/>
              </w:rPr>
              <w:t>How does the use of appropriate conventions make our writing and speaking more effective?</w:t>
            </w:r>
          </w:p>
          <w:p w:rsidR="00306A30" w:rsidRPr="007B1AB0" w:rsidRDefault="00306A30" w:rsidP="00A30E89">
            <w:pPr>
              <w:numPr>
                <w:ilvl w:val="0"/>
                <w:numId w:val="7"/>
              </w:numPr>
            </w:pPr>
            <w:r w:rsidRPr="007B1AB0">
              <w:rPr>
                <w:color w:val="000000"/>
              </w:rPr>
              <w:t>How can mentor texts be utilized to inform our writing?</w:t>
            </w:r>
          </w:p>
          <w:p w:rsidR="00306A30" w:rsidRPr="007B1AB0" w:rsidRDefault="00306A30" w:rsidP="00E212C4"/>
        </w:tc>
      </w:tr>
      <w:tr w:rsidR="00306A30" w:rsidRPr="007B1AB0">
        <w:trPr>
          <w:cantSplit/>
          <w:trHeight w:val="1058"/>
        </w:trPr>
        <w:tc>
          <w:tcPr>
            <w:tcW w:w="1720" w:type="dxa"/>
          </w:tcPr>
          <w:p w:rsidR="00306A30" w:rsidRPr="007B1AB0" w:rsidRDefault="00306A30" w:rsidP="001A6F86">
            <w:pPr>
              <w:rPr>
                <w:b/>
                <w:bCs/>
              </w:rPr>
            </w:pPr>
            <w:r w:rsidRPr="007B1AB0">
              <w:rPr>
                <w:b/>
                <w:bCs/>
              </w:rPr>
              <w:t>Core Components</w:t>
            </w:r>
          </w:p>
          <w:p w:rsidR="00306A30" w:rsidRPr="007B1AB0" w:rsidRDefault="00306A30" w:rsidP="001A6F86">
            <w:pPr>
              <w:rPr>
                <w:b/>
                <w:bCs/>
              </w:rPr>
            </w:pPr>
          </w:p>
        </w:tc>
        <w:tc>
          <w:tcPr>
            <w:tcW w:w="8510" w:type="dxa"/>
          </w:tcPr>
          <w:p w:rsidR="00306A30" w:rsidRPr="007B1AB0" w:rsidRDefault="00306A30" w:rsidP="001A6F86">
            <w:pPr>
              <w:rPr>
                <w:b/>
                <w:bCs/>
              </w:rPr>
            </w:pPr>
            <w:r w:rsidRPr="007B1AB0">
              <w:rPr>
                <w:b/>
                <w:bCs/>
              </w:rPr>
              <w:t>Specificity:</w:t>
            </w:r>
            <w:r>
              <w:rPr>
                <w:b/>
                <w:bCs/>
              </w:rPr>
              <w:t xml:space="preserve"> The goal of this unit is to analyze a variety of non-fiction pieces (some with a common theme), produce an original piece of non-fiction text (personal narrative), and use non-fiction pieces to produce a research product.  </w:t>
            </w:r>
          </w:p>
          <w:p w:rsidR="00306A30" w:rsidRPr="007B1AB0" w:rsidRDefault="00306A30" w:rsidP="001A6F86">
            <w:pPr>
              <w:rPr>
                <w:b/>
                <w:bCs/>
              </w:rPr>
            </w:pPr>
          </w:p>
          <w:p w:rsidR="00306A30" w:rsidRPr="007B1AB0" w:rsidRDefault="00306A30" w:rsidP="001A6F86">
            <w:pPr>
              <w:rPr>
                <w:b/>
                <w:bCs/>
              </w:rPr>
            </w:pPr>
            <w:r w:rsidRPr="007B1AB0">
              <w:rPr>
                <w:b/>
                <w:bCs/>
              </w:rPr>
              <w:t>Teaching Notes:</w:t>
            </w:r>
            <w:r>
              <w:rPr>
                <w:b/>
                <w:bCs/>
              </w:rPr>
              <w:t xml:space="preserve">  While the research product is simply a report, appearing to be simplistic, it will provide the foundation research skills built upon at the 10</w:t>
            </w:r>
            <w:r w:rsidRPr="003D4260">
              <w:rPr>
                <w:b/>
                <w:bCs/>
                <w:vertAlign w:val="superscript"/>
              </w:rPr>
              <w:t>th</w:t>
            </w:r>
            <w:r>
              <w:rPr>
                <w:b/>
                <w:bCs/>
              </w:rPr>
              <w:t xml:space="preserve"> grade level where students will be asked to examine social issues and opposing viewpoints.</w:t>
            </w:r>
          </w:p>
          <w:p w:rsidR="00306A30" w:rsidRPr="007B1AB0" w:rsidRDefault="00306A30" w:rsidP="001A6F86">
            <w:pPr>
              <w:rPr>
                <w:b/>
                <w:bCs/>
              </w:rPr>
            </w:pPr>
          </w:p>
          <w:p w:rsidR="00306A30" w:rsidRPr="007B1AB0" w:rsidRDefault="00306A30" w:rsidP="001A6F86">
            <w:pPr>
              <w:rPr>
                <w:b/>
                <w:bCs/>
              </w:rPr>
            </w:pPr>
            <w:r w:rsidRPr="007B1AB0">
              <w:rPr>
                <w:b/>
                <w:bCs/>
              </w:rPr>
              <w:t>Pacing Considerations:</w:t>
            </w:r>
            <w:r>
              <w:rPr>
                <w:b/>
                <w:bCs/>
              </w:rPr>
              <w:t xml:space="preserve">  This unit includes three writing pieces, therefore it is not expected that each piece will go through the full writing process.  It is suggested to spend 2-3 weeks on the non-fiction articles, either as an independent chunk of time, or spread throughout the entire 6-7 weeks.</w:t>
            </w:r>
          </w:p>
          <w:p w:rsidR="00306A30" w:rsidRPr="007B1AB0" w:rsidRDefault="00306A30" w:rsidP="001A6F86">
            <w:pPr>
              <w:rPr>
                <w:b/>
                <w:bCs/>
              </w:rPr>
            </w:pPr>
          </w:p>
          <w:p w:rsidR="00306A30" w:rsidRDefault="00306A30" w:rsidP="001A6F86">
            <w:r w:rsidRPr="007B1AB0">
              <w:rPr>
                <w:b/>
                <w:bCs/>
              </w:rPr>
              <w:t>Student Vocabulary:</w:t>
            </w:r>
          </w:p>
          <w:p w:rsidR="00306A30" w:rsidRDefault="00306A30" w:rsidP="001A6F86">
            <w:r>
              <w:t xml:space="preserve">Autobiography, Biography, Personal essay, Expository essay, Persuasive essay, Argument, </w:t>
            </w:r>
          </w:p>
          <w:p w:rsidR="00306A30" w:rsidRDefault="00306A30" w:rsidP="001A6F86">
            <w:r>
              <w:t>Logic, Embedded quotes, Rhetorical devices, Controlling idea, Summary, Thesis, Internal Citations, Work Cited, Plagiarism, Nonrestrictive relative clauses, Restrictive relative clauses</w:t>
            </w:r>
          </w:p>
          <w:p w:rsidR="00306A30" w:rsidRPr="007B1AB0" w:rsidRDefault="00306A30" w:rsidP="001A6F86">
            <w:pPr>
              <w:rPr>
                <w:color w:val="FF0000"/>
                <w:sz w:val="18"/>
                <w:szCs w:val="18"/>
              </w:rPr>
            </w:pPr>
            <w:r>
              <w:t>DIDLS (diction, imagery, details, language, syntax)</w:t>
            </w:r>
          </w:p>
        </w:tc>
      </w:tr>
      <w:tr w:rsidR="00306A30" w:rsidRPr="007B1AB0">
        <w:trPr>
          <w:cantSplit/>
          <w:trHeight w:val="217"/>
        </w:trPr>
        <w:tc>
          <w:tcPr>
            <w:tcW w:w="1720" w:type="dxa"/>
          </w:tcPr>
          <w:p w:rsidR="00306A30" w:rsidRPr="007B1AB0" w:rsidRDefault="00306A30" w:rsidP="00604961">
            <w:pPr>
              <w:rPr>
                <w:b/>
                <w:bCs/>
              </w:rPr>
            </w:pPr>
            <w:r w:rsidRPr="007B1AB0">
              <w:rPr>
                <w:b/>
                <w:bCs/>
              </w:rPr>
              <w:t>Curricular Connections (within, between, and among disciplines)</w:t>
            </w:r>
          </w:p>
        </w:tc>
        <w:tc>
          <w:tcPr>
            <w:tcW w:w="8510" w:type="dxa"/>
            <w:vAlign w:val="center"/>
          </w:tcPr>
          <w:p w:rsidR="00306A30" w:rsidRPr="008A1B85" w:rsidRDefault="00306A30" w:rsidP="008A1B85">
            <w:pPr>
              <w:numPr>
                <w:ilvl w:val="0"/>
                <w:numId w:val="15"/>
              </w:numPr>
            </w:pPr>
            <w:hyperlink r:id="rId7" w:history="1">
              <w:r w:rsidRPr="008A1B85">
                <w:rPr>
                  <w:rStyle w:val="Hyperlink"/>
                </w:rPr>
                <w:t>ELAR/TEKS Vertical Alignment K-12</w:t>
              </w:r>
            </w:hyperlink>
            <w:r w:rsidRPr="008A1B85">
              <w:br/>
              <w:t>Social Studies:  historical and cultural text analysis</w:t>
            </w:r>
          </w:p>
          <w:p w:rsidR="00306A30" w:rsidRPr="008A1B85" w:rsidRDefault="00306A30" w:rsidP="008A1B85">
            <w:pPr>
              <w:numPr>
                <w:ilvl w:val="0"/>
                <w:numId w:val="15"/>
              </w:numPr>
            </w:pPr>
            <w:r w:rsidRPr="008A1B85">
              <w:t>Science:  Explore literary elements of scientific nonfiction writing.</w:t>
            </w:r>
          </w:p>
          <w:p w:rsidR="00306A30" w:rsidRPr="007B1AB0" w:rsidRDefault="00306A30" w:rsidP="0064054C">
            <w:pPr>
              <w:numPr>
                <w:ilvl w:val="0"/>
                <w:numId w:val="15"/>
              </w:numPr>
            </w:pPr>
            <w:r w:rsidRPr="008A1B85">
              <w:t>All content areas:  Proper documentation of sources</w:t>
            </w:r>
          </w:p>
        </w:tc>
      </w:tr>
      <w:tr w:rsidR="00306A30" w:rsidRPr="007B1AB0">
        <w:trPr>
          <w:cantSplit/>
          <w:trHeight w:val="217"/>
        </w:trPr>
        <w:tc>
          <w:tcPr>
            <w:tcW w:w="1720" w:type="dxa"/>
          </w:tcPr>
          <w:p w:rsidR="00306A30" w:rsidRPr="007B1AB0" w:rsidRDefault="00306A30" w:rsidP="00DF1EA3">
            <w:pPr>
              <w:rPr>
                <w:b/>
                <w:bCs/>
              </w:rPr>
            </w:pPr>
            <w:r w:rsidRPr="007B1AB0">
              <w:rPr>
                <w:b/>
                <w:bCs/>
              </w:rPr>
              <w:t>Required Lessons</w:t>
            </w:r>
          </w:p>
        </w:tc>
        <w:tc>
          <w:tcPr>
            <w:tcW w:w="8510" w:type="dxa"/>
          </w:tcPr>
          <w:p w:rsidR="00306A30" w:rsidRDefault="00306A30" w:rsidP="00AD2BEF">
            <w:pPr>
              <w:numPr>
                <w:ilvl w:val="0"/>
                <w:numId w:val="15"/>
              </w:numPr>
            </w:pPr>
            <w:r>
              <w:t xml:space="preserve">Personal narrative </w:t>
            </w:r>
          </w:p>
          <w:p w:rsidR="00306A30" w:rsidRDefault="00306A30" w:rsidP="001A6DC5">
            <w:pPr>
              <w:numPr>
                <w:ilvl w:val="0"/>
                <w:numId w:val="15"/>
              </w:numPr>
            </w:pPr>
            <w:r>
              <w:t xml:space="preserve">Research paper </w:t>
            </w:r>
          </w:p>
          <w:p w:rsidR="00306A30" w:rsidRPr="007B1AB0" w:rsidRDefault="00306A30" w:rsidP="001A6DC5">
            <w:pPr>
              <w:numPr>
                <w:ilvl w:val="0"/>
                <w:numId w:val="15"/>
              </w:numPr>
            </w:pPr>
            <w:r>
              <w:t xml:space="preserve">Non-fiction analysis piece (DIDLS recommended) </w:t>
            </w:r>
          </w:p>
          <w:p w:rsidR="00306A30" w:rsidRPr="007B1AB0" w:rsidRDefault="00306A30" w:rsidP="001A6F86"/>
        </w:tc>
      </w:tr>
      <w:tr w:rsidR="00306A30" w:rsidRPr="007B1AB0">
        <w:trPr>
          <w:cantSplit/>
          <w:trHeight w:val="217"/>
        </w:trPr>
        <w:tc>
          <w:tcPr>
            <w:tcW w:w="1720" w:type="dxa"/>
          </w:tcPr>
          <w:p w:rsidR="00306A30" w:rsidRPr="007B1AB0" w:rsidRDefault="00306A30" w:rsidP="00DF1EA3">
            <w:pPr>
              <w:rPr>
                <w:b/>
                <w:bCs/>
              </w:rPr>
            </w:pPr>
            <w:r w:rsidRPr="007B1AB0">
              <w:rPr>
                <w:b/>
                <w:bCs/>
              </w:rPr>
              <w:t>Recommended Lessons and Learning Experiences</w:t>
            </w:r>
          </w:p>
        </w:tc>
        <w:tc>
          <w:tcPr>
            <w:tcW w:w="8510" w:type="dxa"/>
          </w:tcPr>
          <w:p w:rsidR="00306A30" w:rsidRDefault="00306A30" w:rsidP="002436A5">
            <w:pPr>
              <w:numPr>
                <w:ilvl w:val="0"/>
                <w:numId w:val="15"/>
              </w:numPr>
            </w:pPr>
            <w:r>
              <w:t>Personal narrative – brainstorm topics, mini lesson on elaboration, mini lesson on voice, mini lesson on revision</w:t>
            </w:r>
          </w:p>
          <w:p w:rsidR="00306A30" w:rsidRDefault="00306A30" w:rsidP="002436A5">
            <w:pPr>
              <w:numPr>
                <w:ilvl w:val="0"/>
                <w:numId w:val="15"/>
              </w:numPr>
            </w:pPr>
            <w:r>
              <w:t>Research paper – brainstorm topics of interest, mini lesson on researching with multiple sources, mini lesson on organizing ideas, mini lesson on citing sources, peer editing</w:t>
            </w:r>
          </w:p>
          <w:p w:rsidR="00306A30" w:rsidRPr="007B1AB0" w:rsidRDefault="00306A30" w:rsidP="002436A5">
            <w:pPr>
              <w:numPr>
                <w:ilvl w:val="0"/>
                <w:numId w:val="15"/>
              </w:numPr>
            </w:pPr>
            <w:r>
              <w:t>Non-fiction analysis piece (DIDLS recommended) – mini lesson over each aspect of DIDLS, mini lesson over connect device to meaning</w:t>
            </w:r>
          </w:p>
          <w:p w:rsidR="00306A30" w:rsidRPr="007B1AB0" w:rsidRDefault="00306A30" w:rsidP="002436A5">
            <w:pPr>
              <w:ind w:left="360"/>
            </w:pPr>
          </w:p>
        </w:tc>
      </w:tr>
      <w:tr w:rsidR="00306A30" w:rsidRPr="007B1AB0">
        <w:trPr>
          <w:trHeight w:val="217"/>
        </w:trPr>
        <w:tc>
          <w:tcPr>
            <w:tcW w:w="1720" w:type="dxa"/>
          </w:tcPr>
          <w:p w:rsidR="00306A30" w:rsidRPr="007B1AB0" w:rsidRDefault="00306A30" w:rsidP="001A6F86">
            <w:pPr>
              <w:rPr>
                <w:b/>
                <w:bCs/>
              </w:rPr>
            </w:pPr>
            <w:r w:rsidRPr="007B1AB0">
              <w:rPr>
                <w:b/>
                <w:bCs/>
              </w:rPr>
              <w:t>Differentiation:</w:t>
            </w:r>
          </w:p>
        </w:tc>
        <w:tc>
          <w:tcPr>
            <w:tcW w:w="8510" w:type="dxa"/>
          </w:tcPr>
          <w:p w:rsidR="00306A30" w:rsidRPr="007B1AB0" w:rsidRDefault="00306A30" w:rsidP="00467538">
            <w:r w:rsidRPr="007B1AB0">
              <w:t xml:space="preserve">Suggestions for scaffolding learning by employing strategies for diverse learners within the classroom setting (i.e.: Special Education, TAG, 504, ESL). </w:t>
            </w:r>
          </w:p>
          <w:p w:rsidR="00306A30" w:rsidRPr="007B1AB0" w:rsidRDefault="00306A30" w:rsidP="00467538"/>
          <w:p w:rsidR="00306A30" w:rsidRDefault="00306A30" w:rsidP="00467538">
            <w:hyperlink r:id="rId8" w:history="1">
              <w:r w:rsidRPr="007B1AB0">
                <w:rPr>
                  <w:rStyle w:val="Hyperlink"/>
                  <w:b/>
                  <w:bCs/>
                </w:rPr>
                <w:t>English Language Proficiency Standards</w:t>
              </w:r>
              <w:r w:rsidRPr="007B1AB0">
                <w:rPr>
                  <w:rStyle w:val="Hyperlink"/>
                </w:rPr>
                <w:t xml:space="preserve"> </w:t>
              </w:r>
              <w:r w:rsidRPr="007B1AB0">
                <w:rPr>
                  <w:rStyle w:val="Hyperlink"/>
                  <w:b/>
                  <w:bCs/>
                </w:rPr>
                <w:t>Student Expectations with Sentence Stems and Activities to support implementation of the Standards</w:t>
              </w:r>
            </w:hyperlink>
            <w:r w:rsidRPr="007B1AB0">
              <w:t xml:space="preserve">  (Note: when you open the link, it may ask you for a certificate or if it is OK to open the file, click OK each time you see the screens.) </w:t>
            </w:r>
          </w:p>
          <w:p w:rsidR="00306A30" w:rsidRDefault="00306A30" w:rsidP="00467538"/>
          <w:p w:rsidR="00306A30" w:rsidRDefault="00306A30" w:rsidP="00467538">
            <w:pPr>
              <w:rPr>
                <w:b/>
                <w:bCs/>
              </w:rPr>
            </w:pPr>
            <w:r w:rsidRPr="003E77E9">
              <w:rPr>
                <w:b/>
                <w:bCs/>
              </w:rPr>
              <w:t>Extension Tasks</w:t>
            </w:r>
          </w:p>
          <w:p w:rsidR="00306A30" w:rsidRPr="003E77E9" w:rsidRDefault="00306A30" w:rsidP="003E77E9">
            <w:pPr>
              <w:numPr>
                <w:ilvl w:val="0"/>
                <w:numId w:val="16"/>
              </w:numPr>
              <w:rPr>
                <w:b/>
                <w:bCs/>
              </w:rPr>
            </w:pPr>
            <w:r>
              <w:t xml:space="preserve">Literature through Letter Writing Groups:  </w:t>
            </w:r>
            <w:hyperlink r:id="rId9" w:history="1">
              <w:r w:rsidRPr="00EB2019">
                <w:rPr>
                  <w:rStyle w:val="Hyperlink"/>
                </w:rPr>
                <w:t>www.readwritethink.org/lessons/lesson_view.asp?id=397</w:t>
              </w:r>
            </w:hyperlink>
          </w:p>
          <w:p w:rsidR="00306A30" w:rsidRPr="003E77E9" w:rsidRDefault="00306A30" w:rsidP="003E77E9">
            <w:pPr>
              <w:numPr>
                <w:ilvl w:val="0"/>
                <w:numId w:val="16"/>
              </w:numPr>
              <w:rPr>
                <w:b/>
                <w:bCs/>
              </w:rPr>
            </w:pPr>
            <w:r>
              <w:t xml:space="preserve">Nonfiction Science:  </w:t>
            </w:r>
            <w:hyperlink r:id="rId10" w:history="1">
              <w:r w:rsidRPr="00EB2019">
                <w:rPr>
                  <w:rStyle w:val="Hyperlink"/>
                </w:rPr>
                <w:t>http://www.readwritethink.org/calendar/calendar_day.asp?id=668</w:t>
              </w:r>
            </w:hyperlink>
          </w:p>
          <w:p w:rsidR="00306A30" w:rsidRPr="003E77E9" w:rsidRDefault="00306A30" w:rsidP="003E77E9">
            <w:pPr>
              <w:numPr>
                <w:ilvl w:val="0"/>
                <w:numId w:val="16"/>
              </w:numPr>
              <w:rPr>
                <w:b/>
                <w:bCs/>
              </w:rPr>
            </w:pPr>
            <w:r>
              <w:t xml:space="preserve">Nonfiction’s Role in Preserving History (consider excerpts):  </w:t>
            </w:r>
            <w:hyperlink r:id="rId11" w:history="1">
              <w:r w:rsidRPr="00EB2019">
                <w:rPr>
                  <w:rStyle w:val="Hyperlink"/>
                </w:rPr>
                <w:t>www.nytimes.com/learning/teachers/lessons/19990430friday.html</w:t>
              </w:r>
            </w:hyperlink>
          </w:p>
          <w:p w:rsidR="00306A30" w:rsidRPr="003E77E9" w:rsidRDefault="00306A30" w:rsidP="003E77E9">
            <w:pPr>
              <w:ind w:left="360"/>
              <w:rPr>
                <w:b/>
                <w:bCs/>
              </w:rPr>
            </w:pPr>
          </w:p>
        </w:tc>
      </w:tr>
      <w:tr w:rsidR="00306A30" w:rsidRPr="007B1AB0">
        <w:trPr>
          <w:trHeight w:val="217"/>
        </w:trPr>
        <w:tc>
          <w:tcPr>
            <w:tcW w:w="1720" w:type="dxa"/>
          </w:tcPr>
          <w:p w:rsidR="00306A30" w:rsidRPr="007B1AB0" w:rsidRDefault="00306A30" w:rsidP="001A6F86">
            <w:pPr>
              <w:rPr>
                <w:b/>
                <w:bCs/>
              </w:rPr>
            </w:pPr>
            <w:r w:rsidRPr="007B1AB0">
              <w:rPr>
                <w:b/>
                <w:bCs/>
              </w:rPr>
              <w:t>Instructional Resources</w:t>
            </w:r>
          </w:p>
        </w:tc>
        <w:tc>
          <w:tcPr>
            <w:tcW w:w="8510" w:type="dxa"/>
          </w:tcPr>
          <w:p w:rsidR="00306A30" w:rsidRDefault="00306A30" w:rsidP="00FA081B">
            <w:r w:rsidRPr="007B1AB0">
              <w:rPr>
                <w:b/>
                <w:bCs/>
              </w:rPr>
              <w:t>WEBSITES</w:t>
            </w:r>
            <w:r>
              <w:rPr>
                <w:b/>
                <w:bCs/>
              </w:rPr>
              <w:br/>
            </w:r>
            <w:r>
              <w:tab/>
              <w:t xml:space="preserve">Teen Ink, Nonfiction written by students:  </w:t>
            </w:r>
            <w:hyperlink r:id="rId12" w:history="1">
              <w:r w:rsidRPr="00EB2019">
                <w:rPr>
                  <w:rStyle w:val="Hyperlink"/>
                </w:rPr>
                <w:t>www.teenink.com/Nonfiction/nonfiction.php</w:t>
              </w:r>
            </w:hyperlink>
          </w:p>
          <w:p w:rsidR="00306A30" w:rsidRDefault="00306A30" w:rsidP="00FA081B">
            <w:r>
              <w:tab/>
              <w:t xml:space="preserve">Index of Public Domain:  </w:t>
            </w:r>
            <w:hyperlink r:id="rId13" w:history="1">
              <w:r w:rsidRPr="00EB2019">
                <w:rPr>
                  <w:rStyle w:val="Hyperlink"/>
                </w:rPr>
                <w:t>www.banis-associates.com/pdlist</w:t>
              </w:r>
            </w:hyperlink>
          </w:p>
          <w:p w:rsidR="00306A30" w:rsidRPr="006C04B8" w:rsidRDefault="00306A30" w:rsidP="006C04B8">
            <w:pPr>
              <w:rPr>
                <w:sz w:val="18"/>
                <w:szCs w:val="18"/>
                <w:lang w:val="it-IT"/>
              </w:rPr>
            </w:pPr>
            <w:r>
              <w:rPr>
                <w:sz w:val="18"/>
                <w:szCs w:val="18"/>
                <w:lang w:val="it-IT"/>
              </w:rPr>
              <w:tab/>
            </w:r>
            <w:r w:rsidRPr="006C04B8">
              <w:rPr>
                <w:sz w:val="18"/>
                <w:szCs w:val="18"/>
                <w:lang w:val="it-IT"/>
              </w:rPr>
              <w:t xml:space="preserve">RRISD Language Arts Resources: </w:t>
            </w:r>
            <w:hyperlink r:id="rId14" w:history="1">
              <w:r w:rsidRPr="006C04B8">
                <w:rPr>
                  <w:rStyle w:val="Hyperlink"/>
                  <w:sz w:val="18"/>
                  <w:szCs w:val="18"/>
                  <w:lang w:val="it-IT"/>
                </w:rPr>
                <w:t>https://www.roundrockisd.org/index.aspx?page=2676</w:t>
              </w:r>
            </w:hyperlink>
          </w:p>
          <w:p w:rsidR="00306A30" w:rsidRPr="006C04B8" w:rsidRDefault="00306A30" w:rsidP="006C04B8">
            <w:pPr>
              <w:rPr>
                <w:sz w:val="18"/>
                <w:szCs w:val="18"/>
                <w:lang w:val="it-IT"/>
              </w:rPr>
            </w:pPr>
            <w:r>
              <w:rPr>
                <w:sz w:val="18"/>
                <w:szCs w:val="18"/>
                <w:lang w:val="it-IT"/>
              </w:rPr>
              <w:tab/>
            </w:r>
            <w:r w:rsidRPr="006C04B8">
              <w:rPr>
                <w:sz w:val="18"/>
                <w:szCs w:val="18"/>
                <w:lang w:val="it-IT"/>
              </w:rPr>
              <w:t xml:space="preserve">MLA: </w:t>
            </w:r>
            <w:hyperlink r:id="rId15" w:history="1">
              <w:r w:rsidRPr="006C04B8">
                <w:rPr>
                  <w:rStyle w:val="Hyperlink"/>
                  <w:sz w:val="18"/>
                  <w:szCs w:val="18"/>
                  <w:lang w:val="it-IT"/>
                </w:rPr>
                <w:t>http://www.mla.org/</w:t>
              </w:r>
            </w:hyperlink>
          </w:p>
          <w:p w:rsidR="00306A30" w:rsidRDefault="00306A30" w:rsidP="006C04B8">
            <w:pPr>
              <w:rPr>
                <w:sz w:val="18"/>
                <w:szCs w:val="18"/>
                <w:lang w:val="it-IT"/>
              </w:rPr>
            </w:pPr>
            <w:r>
              <w:rPr>
                <w:sz w:val="18"/>
                <w:szCs w:val="18"/>
                <w:lang w:val="it-IT"/>
              </w:rPr>
              <w:tab/>
            </w:r>
            <w:r w:rsidRPr="006C04B8">
              <w:rPr>
                <w:sz w:val="18"/>
                <w:szCs w:val="18"/>
                <w:lang w:val="it-IT"/>
              </w:rPr>
              <w:t xml:space="preserve">6+1 Traits of Writing (NWREL): </w:t>
            </w:r>
            <w:hyperlink r:id="rId16" w:history="1">
              <w:r w:rsidRPr="00CF608F">
                <w:rPr>
                  <w:rStyle w:val="Hyperlink"/>
                  <w:sz w:val="18"/>
                  <w:szCs w:val="18"/>
                  <w:lang w:val="it-IT"/>
                </w:rPr>
                <w:t>http://educationnorthwest.org/traits</w:t>
              </w:r>
            </w:hyperlink>
          </w:p>
          <w:p w:rsidR="00306A30" w:rsidRPr="007B1AB0" w:rsidRDefault="00306A30" w:rsidP="00FA081B">
            <w:pPr>
              <w:rPr>
                <w:b/>
                <w:bCs/>
              </w:rPr>
            </w:pPr>
          </w:p>
          <w:p w:rsidR="00306A30" w:rsidRDefault="00306A30" w:rsidP="006C04B8">
            <w:pPr>
              <w:ind w:left="360"/>
              <w:rPr>
                <w:i/>
                <w:iCs/>
                <w:sz w:val="18"/>
                <w:szCs w:val="18"/>
                <w:lang w:val="it-IT"/>
              </w:rPr>
            </w:pPr>
            <w:r w:rsidRPr="006C04B8">
              <w:rPr>
                <w:b/>
                <w:bCs/>
              </w:rPr>
              <w:t>BOOKS</w:t>
            </w:r>
            <w:r w:rsidRPr="006C04B8">
              <w:rPr>
                <w:b/>
                <w:bCs/>
              </w:rPr>
              <w:br/>
            </w:r>
            <w:r w:rsidRPr="006C04B8">
              <w:rPr>
                <w:i/>
                <w:iCs/>
                <w:sz w:val="18"/>
                <w:szCs w:val="18"/>
                <w:lang w:val="it-IT"/>
              </w:rPr>
              <w:tab/>
            </w:r>
          </w:p>
          <w:p w:rsidR="00306A30" w:rsidRPr="006C04B8" w:rsidRDefault="00306A30" w:rsidP="006C04B8">
            <w:pPr>
              <w:pStyle w:val="ListParagraph"/>
              <w:numPr>
                <w:ilvl w:val="0"/>
                <w:numId w:val="19"/>
              </w:numPr>
              <w:rPr>
                <w:sz w:val="18"/>
                <w:szCs w:val="18"/>
                <w:lang w:val="it-IT"/>
              </w:rPr>
            </w:pPr>
            <w:r w:rsidRPr="006C04B8">
              <w:rPr>
                <w:i/>
                <w:iCs/>
                <w:sz w:val="18"/>
                <w:szCs w:val="18"/>
                <w:lang w:val="it-IT"/>
              </w:rPr>
              <w:t>Using the Workshop Approach in the High School English Classroom:  Modeling Effective Writing, Reading, and Thinking Strategies for Student Success</w:t>
            </w:r>
            <w:r w:rsidRPr="006C04B8">
              <w:rPr>
                <w:sz w:val="18"/>
                <w:szCs w:val="18"/>
                <w:lang w:val="it-IT"/>
              </w:rPr>
              <w:t xml:space="preserve"> by Chynthia D. Urbanski</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Ready-to-Use English Workshop Activities for Grades 6-12: 180 Daily Lessons Integrating Literature, Writing &amp; Grammar Skills</w:t>
            </w:r>
            <w:r w:rsidRPr="006C04B8">
              <w:rPr>
                <w:sz w:val="18"/>
                <w:szCs w:val="18"/>
                <w:lang w:val="it-IT"/>
              </w:rPr>
              <w:t xml:space="preserve"> by Mary Ellen Ledbetter</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Reading Workshop Survival Kit</w:t>
            </w:r>
            <w:r w:rsidRPr="006C04B8">
              <w:rPr>
                <w:sz w:val="18"/>
                <w:szCs w:val="18"/>
                <w:lang w:val="it-IT"/>
              </w:rPr>
              <w:t xml:space="preserve"> by Gary Robert Muschla</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Mechanically Inclined: Building Grammar, Usage, and Style into Writer’s Workshop</w:t>
            </w:r>
            <w:r w:rsidRPr="006C04B8">
              <w:rPr>
                <w:sz w:val="18"/>
                <w:szCs w:val="18"/>
                <w:lang w:val="it-IT"/>
              </w:rPr>
              <w:t xml:space="preserve"> by Jeff Anderson (Author), Vicki Spandel (Foreword)</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Everyday Editing</w:t>
            </w:r>
            <w:r w:rsidRPr="006C04B8">
              <w:rPr>
                <w:sz w:val="18"/>
                <w:szCs w:val="18"/>
                <w:lang w:val="it-IT"/>
              </w:rPr>
              <w:t xml:space="preserve"> by Jeff Anderson</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Mini-Lessons for Literature Circles</w:t>
            </w:r>
            <w:r w:rsidRPr="006C04B8">
              <w:rPr>
                <w:sz w:val="18"/>
                <w:szCs w:val="18"/>
                <w:lang w:val="it-IT"/>
              </w:rPr>
              <w:t xml:space="preserve"> by Harvey Daniels and Nancy Steineke</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Mini Lessons for Revision: How to Teach Writing Skills, Language Usage, Grammar, and Mechanics in the Writing Process</w:t>
            </w:r>
            <w:r w:rsidRPr="006C04B8">
              <w:rPr>
                <w:sz w:val="18"/>
                <w:szCs w:val="18"/>
                <w:lang w:val="it-IT"/>
              </w:rPr>
              <w:t xml:space="preserve"> by Susan Geye</w:t>
            </w:r>
            <w:r>
              <w:rPr>
                <w:sz w:val="18"/>
                <w:szCs w:val="18"/>
                <w:lang w:val="it-IT"/>
              </w:rPr>
              <w:t xml:space="preserve"> </w:t>
            </w:r>
          </w:p>
          <w:p w:rsidR="00306A30" w:rsidRPr="006C04B8" w:rsidRDefault="00306A30" w:rsidP="006C04B8">
            <w:pPr>
              <w:pStyle w:val="ListParagraph"/>
              <w:numPr>
                <w:ilvl w:val="0"/>
                <w:numId w:val="19"/>
              </w:numPr>
              <w:rPr>
                <w:sz w:val="18"/>
                <w:szCs w:val="18"/>
                <w:u w:val="single"/>
                <w:lang w:val="it-IT"/>
              </w:rPr>
            </w:pPr>
            <w:r w:rsidRPr="006C04B8">
              <w:rPr>
                <w:i/>
                <w:iCs/>
                <w:sz w:val="18"/>
                <w:szCs w:val="18"/>
                <w:lang w:val="it-IT"/>
              </w:rPr>
              <w:t>“They Say/ I Say”: The Moves That Matter in Academic Writing</w:t>
            </w:r>
            <w:r w:rsidRPr="006C04B8">
              <w:rPr>
                <w:sz w:val="18"/>
                <w:szCs w:val="18"/>
                <w:lang w:val="it-IT"/>
              </w:rPr>
              <w:t xml:space="preserve"> by Gerald Graff and Cathy Birkenstein</w:t>
            </w:r>
          </w:p>
          <w:p w:rsidR="00306A30" w:rsidRPr="007B1AB0" w:rsidRDefault="00306A30" w:rsidP="00FA081B">
            <w:pPr>
              <w:rPr>
                <w:b/>
                <w:bCs/>
              </w:rPr>
            </w:pPr>
          </w:p>
          <w:p w:rsidR="00306A30" w:rsidRPr="007B1AB0" w:rsidRDefault="00306A30" w:rsidP="00FA081B">
            <w:pPr>
              <w:rPr>
                <w:b/>
                <w:bCs/>
              </w:rPr>
            </w:pPr>
            <w:r w:rsidRPr="007B1AB0">
              <w:rPr>
                <w:b/>
                <w:bCs/>
              </w:rPr>
              <w:t>KITS</w:t>
            </w:r>
          </w:p>
          <w:p w:rsidR="00306A30" w:rsidRPr="007B1AB0" w:rsidRDefault="00306A30" w:rsidP="00FA081B">
            <w:pPr>
              <w:rPr>
                <w:b/>
                <w:bCs/>
              </w:rPr>
            </w:pPr>
          </w:p>
          <w:p w:rsidR="00306A30" w:rsidRPr="007B1AB0" w:rsidRDefault="00306A30" w:rsidP="00FA081B">
            <w:pPr>
              <w:rPr>
                <w:b/>
                <w:bCs/>
              </w:rPr>
            </w:pPr>
            <w:r w:rsidRPr="007B1AB0">
              <w:rPr>
                <w:b/>
                <w:bCs/>
              </w:rPr>
              <w:t>MEDIA CENTER</w:t>
            </w:r>
          </w:p>
          <w:p w:rsidR="00306A30" w:rsidRPr="007B1AB0" w:rsidRDefault="00306A30" w:rsidP="00FA081B">
            <w:pPr>
              <w:rPr>
                <w:b/>
                <w:bCs/>
              </w:rPr>
            </w:pPr>
          </w:p>
          <w:p w:rsidR="00306A30" w:rsidRDefault="00306A30" w:rsidP="00FA081B">
            <w:pPr>
              <w:rPr>
                <w:b/>
                <w:bCs/>
              </w:rPr>
            </w:pPr>
            <w:r w:rsidRPr="007B1AB0">
              <w:rPr>
                <w:b/>
                <w:bCs/>
              </w:rPr>
              <w:t>LIBRARY RESOURCES</w:t>
            </w:r>
          </w:p>
          <w:p w:rsidR="00306A30" w:rsidRDefault="00306A30" w:rsidP="00FA081B">
            <w:r>
              <w:rPr>
                <w:b/>
                <w:bCs/>
              </w:rPr>
              <w:t xml:space="preserve">              </w:t>
            </w:r>
            <w:r>
              <w:t>Utilize database resources from library.</w:t>
            </w:r>
          </w:p>
          <w:p w:rsidR="00306A30" w:rsidRPr="002436A5" w:rsidRDefault="00306A30" w:rsidP="00FA081B"/>
          <w:p w:rsidR="00306A30" w:rsidRDefault="00306A30" w:rsidP="00FA081B">
            <w:pPr>
              <w:rPr>
                <w:b/>
                <w:bCs/>
              </w:rPr>
            </w:pPr>
            <w:r w:rsidRPr="007B1AB0">
              <w:rPr>
                <w:b/>
                <w:bCs/>
              </w:rPr>
              <w:t>TEXTBOOK</w:t>
            </w:r>
          </w:p>
          <w:p w:rsidR="00306A30" w:rsidRDefault="00306A30" w:rsidP="00FA081B">
            <w:pPr>
              <w:rPr>
                <w:b/>
                <w:bCs/>
              </w:rPr>
            </w:pPr>
            <w:r>
              <w:t xml:space="preserve">             </w:t>
            </w:r>
            <w:r w:rsidRPr="00991FAA">
              <w:rPr>
                <w:b/>
                <w:bCs/>
              </w:rPr>
              <w:t>Model Texts for Narrative Writing:</w:t>
            </w:r>
          </w:p>
          <w:p w:rsidR="00306A30" w:rsidRPr="009E14F8" w:rsidRDefault="00306A30" w:rsidP="00FA081B">
            <w:pPr>
              <w:rPr>
                <w:i/>
                <w:iCs/>
              </w:rPr>
            </w:pPr>
            <w:r>
              <w:rPr>
                <w:b/>
                <w:bCs/>
              </w:rPr>
              <w:t xml:space="preserve">             </w:t>
            </w:r>
            <w:r w:rsidRPr="009E14F8">
              <w:rPr>
                <w:i/>
                <w:iCs/>
              </w:rPr>
              <w:t xml:space="preserve">The following texts can be used to focus on purpose, audience, voice, diction,  </w:t>
            </w:r>
          </w:p>
          <w:p w:rsidR="00306A30" w:rsidRPr="009E14F8" w:rsidRDefault="00306A30" w:rsidP="00FA081B">
            <w:pPr>
              <w:rPr>
                <w:i/>
                <w:iCs/>
              </w:rPr>
            </w:pPr>
            <w:r w:rsidRPr="009E14F8">
              <w:rPr>
                <w:i/>
                <w:iCs/>
              </w:rPr>
              <w:t xml:space="preserve">             and imagery, while exploring a common theme.</w:t>
            </w:r>
          </w:p>
          <w:p w:rsidR="00306A30" w:rsidRDefault="00306A30" w:rsidP="00FA081B">
            <w:pPr>
              <w:rPr>
                <w:b/>
                <w:bCs/>
              </w:rPr>
            </w:pPr>
            <w:r>
              <w:rPr>
                <w:b/>
                <w:bCs/>
              </w:rPr>
              <w:t xml:space="preserve">             The Importance of Culture</w:t>
            </w:r>
          </w:p>
          <w:p w:rsidR="00306A30" w:rsidRDefault="00306A30" w:rsidP="00FA081B">
            <w:r w:rsidRPr="007E6FA8">
              <w:t xml:space="preserve">             “The Struggle to be an All-American Girl” by Elizabeth Wong p. 138</w:t>
            </w:r>
          </w:p>
          <w:p w:rsidR="00306A30" w:rsidRDefault="00306A30" w:rsidP="00FA081B">
            <w:r>
              <w:t xml:space="preserve">             from </w:t>
            </w:r>
            <w:r w:rsidRPr="009E14F8">
              <w:rPr>
                <w:u w:val="single"/>
              </w:rPr>
              <w:t>All God’s Children Need Traveling Shoes</w:t>
            </w:r>
            <w:r>
              <w:t xml:space="preserve"> by Maya Angelou p. 312 (also good   </w:t>
            </w:r>
          </w:p>
          <w:p w:rsidR="00306A30" w:rsidRDefault="00306A30" w:rsidP="00FA081B">
            <w:r>
              <w:t xml:space="preserve">             for Value of Kindness)</w:t>
            </w:r>
          </w:p>
          <w:p w:rsidR="00306A30" w:rsidRDefault="00306A30" w:rsidP="00FA081B">
            <w:pPr>
              <w:rPr>
                <w:b/>
                <w:bCs/>
              </w:rPr>
            </w:pPr>
            <w:r>
              <w:t xml:space="preserve">             </w:t>
            </w:r>
            <w:r w:rsidRPr="007E6FA8">
              <w:rPr>
                <w:b/>
                <w:bCs/>
              </w:rPr>
              <w:t>Be True to Yourself and Follow Your Dreams</w:t>
            </w:r>
          </w:p>
          <w:p w:rsidR="00306A30" w:rsidRPr="009E14F8" w:rsidRDefault="00306A30" w:rsidP="00FA081B">
            <w:r>
              <w:rPr>
                <w:b/>
                <w:bCs/>
              </w:rPr>
              <w:t xml:space="preserve">             </w:t>
            </w:r>
            <w:r w:rsidRPr="009E14F8">
              <w:t>“Only Daughter” by Sandra Cisneros p. 260</w:t>
            </w:r>
          </w:p>
          <w:p w:rsidR="00306A30" w:rsidRDefault="00306A30" w:rsidP="00FA081B">
            <w:r w:rsidRPr="009E14F8">
              <w:t xml:space="preserve">             from </w:t>
            </w:r>
            <w:r w:rsidRPr="009E14F8">
              <w:rPr>
                <w:u w:val="single"/>
              </w:rPr>
              <w:t>Black Boy</w:t>
            </w:r>
            <w:r>
              <w:t xml:space="preserve"> by Richard Wright p. 281</w:t>
            </w:r>
          </w:p>
          <w:p w:rsidR="00306A30" w:rsidRPr="009E14F8" w:rsidRDefault="00306A30" w:rsidP="00FA081B">
            <w:pPr>
              <w:rPr>
                <w:b/>
                <w:bCs/>
              </w:rPr>
            </w:pPr>
            <w:r>
              <w:t xml:space="preserve">             </w:t>
            </w:r>
            <w:r w:rsidRPr="009E14F8">
              <w:rPr>
                <w:b/>
                <w:bCs/>
              </w:rPr>
              <w:t>Value of Kindness</w:t>
            </w:r>
          </w:p>
          <w:p w:rsidR="00306A30" w:rsidRDefault="00306A30" w:rsidP="00FA081B">
            <w:r>
              <w:t xml:space="preserve">             “Escape from Afghanistan” by Farah Ahmedi p.291</w:t>
            </w:r>
          </w:p>
          <w:p w:rsidR="00306A30" w:rsidRDefault="00306A30" w:rsidP="00FA081B">
            <w:r>
              <w:t xml:space="preserve">             “Of Dry Goods and Black Bow Ties” by Yoshika Uchida p. 252 (also good for Role </w:t>
            </w:r>
          </w:p>
          <w:p w:rsidR="00306A30" w:rsidRDefault="00306A30" w:rsidP="00FA081B">
            <w:r>
              <w:t xml:space="preserve">             Models)</w:t>
            </w:r>
          </w:p>
          <w:p w:rsidR="00306A30" w:rsidRPr="009E14F8" w:rsidRDefault="00306A30" w:rsidP="00FA081B">
            <w:pPr>
              <w:rPr>
                <w:b/>
                <w:bCs/>
              </w:rPr>
            </w:pPr>
            <w:r>
              <w:t xml:space="preserve">             </w:t>
            </w:r>
            <w:r w:rsidRPr="009E14F8">
              <w:rPr>
                <w:b/>
                <w:bCs/>
              </w:rPr>
              <w:t>Role Models</w:t>
            </w:r>
          </w:p>
          <w:p w:rsidR="00306A30" w:rsidRDefault="00306A30" w:rsidP="00FA081B">
            <w:r>
              <w:t xml:space="preserve">             “A Celebration of Grandfathers” by Rudolfo A. Anaya p. 341</w:t>
            </w:r>
          </w:p>
          <w:p w:rsidR="00306A30" w:rsidRPr="009E14F8" w:rsidRDefault="00306A30" w:rsidP="00FA081B">
            <w:pPr>
              <w:rPr>
                <w:b/>
                <w:bCs/>
              </w:rPr>
            </w:pPr>
            <w:r>
              <w:t xml:space="preserve">           </w:t>
            </w:r>
            <w:r w:rsidRPr="009E14F8">
              <w:rPr>
                <w:b/>
                <w:bCs/>
              </w:rPr>
              <w:t xml:space="preserve"> </w:t>
            </w:r>
            <w:r>
              <w:rPr>
                <w:b/>
                <w:bCs/>
              </w:rPr>
              <w:t xml:space="preserve"> </w:t>
            </w:r>
            <w:r w:rsidRPr="009E14F8">
              <w:rPr>
                <w:b/>
                <w:bCs/>
              </w:rPr>
              <w:t>Adventure</w:t>
            </w:r>
          </w:p>
          <w:p w:rsidR="00306A30" w:rsidRDefault="00306A30" w:rsidP="00FA081B">
            <w:r>
              <w:t xml:space="preserve">             from </w:t>
            </w:r>
            <w:r w:rsidRPr="009E14F8">
              <w:rPr>
                <w:u w:val="single"/>
              </w:rPr>
              <w:t>Into Thin Air</w:t>
            </w:r>
            <w:r>
              <w:t xml:space="preserve"> by Jon Krakauer p. 349</w:t>
            </w:r>
          </w:p>
          <w:p w:rsidR="00306A30" w:rsidRDefault="00306A30" w:rsidP="00FA081B">
            <w:pPr>
              <w:rPr>
                <w:b/>
                <w:bCs/>
              </w:rPr>
            </w:pPr>
            <w:r>
              <w:t xml:space="preserve">             </w:t>
            </w:r>
            <w:r w:rsidRPr="00304717">
              <w:rPr>
                <w:b/>
                <w:bCs/>
              </w:rPr>
              <w:t>Nature and Its Connection to Humanity</w:t>
            </w:r>
          </w:p>
          <w:p w:rsidR="00306A30" w:rsidRPr="009E14F8" w:rsidRDefault="00306A30" w:rsidP="00304717">
            <w:r>
              <w:t xml:space="preserve">             “Walking” by Linda Hogan p. 324</w:t>
            </w:r>
          </w:p>
          <w:p w:rsidR="00306A30" w:rsidRDefault="00306A30" w:rsidP="00FA081B">
            <w:r>
              <w:t xml:space="preserve">             “Knowing Our Place” by Barbara Kingsolver p. 384</w:t>
            </w:r>
          </w:p>
          <w:p w:rsidR="00306A30" w:rsidRPr="009E14F8" w:rsidRDefault="00306A30" w:rsidP="00FA081B"/>
          <w:p w:rsidR="00306A30" w:rsidRDefault="00306A30" w:rsidP="00FA081B">
            <w:pPr>
              <w:rPr>
                <w:b/>
                <w:bCs/>
              </w:rPr>
            </w:pPr>
          </w:p>
          <w:p w:rsidR="00306A30" w:rsidRDefault="00306A30" w:rsidP="00FA081B">
            <w:pPr>
              <w:rPr>
                <w:b/>
                <w:bCs/>
              </w:rPr>
            </w:pPr>
          </w:p>
          <w:p w:rsidR="00306A30" w:rsidRDefault="00306A30" w:rsidP="00FA081B">
            <w:pPr>
              <w:rPr>
                <w:b/>
                <w:bCs/>
              </w:rPr>
            </w:pPr>
          </w:p>
          <w:p w:rsidR="00306A30" w:rsidRDefault="00306A30" w:rsidP="00FA081B">
            <w:pPr>
              <w:rPr>
                <w:b/>
                <w:bCs/>
              </w:rPr>
            </w:pPr>
            <w:r>
              <w:rPr>
                <w:b/>
                <w:bCs/>
              </w:rPr>
              <w:t xml:space="preserve">             Model Texts for Teaching Rhetorical Devices:</w:t>
            </w:r>
          </w:p>
          <w:p w:rsidR="00306A30" w:rsidRDefault="00306A30" w:rsidP="00FA081B">
            <w:pPr>
              <w:rPr>
                <w:rFonts w:ascii="Arial (W1)" w:hAnsi="Arial (W1)" w:cs="Arial (W1)"/>
              </w:rPr>
            </w:pPr>
            <w:r>
              <w:rPr>
                <w:b/>
                <w:bCs/>
              </w:rPr>
              <w:t xml:space="preserve">             “</w:t>
            </w:r>
            <w:r>
              <w:rPr>
                <w:rFonts w:ascii="Arial (W1)" w:hAnsi="Arial (W1)" w:cs="Arial (W1)"/>
              </w:rPr>
              <w:t>Thoughts on Fenway Park” by various authors p. 405</w:t>
            </w:r>
          </w:p>
          <w:p w:rsidR="00306A30" w:rsidRPr="00991FAA" w:rsidRDefault="00306A30" w:rsidP="00FA081B">
            <w:pPr>
              <w:rPr>
                <w:rFonts w:ascii="Arial (W1)" w:hAnsi="Arial (W1)" w:cs="Arial (W1)"/>
              </w:rPr>
            </w:pPr>
            <w:r>
              <w:rPr>
                <w:rFonts w:ascii="Arial (W1)" w:hAnsi="Arial (W1)" w:cs="Arial (W1)"/>
              </w:rPr>
              <w:t xml:space="preserve">             “Taxpayers Will Get a Return on Investment” by John L. Harrington p. 408</w:t>
            </w:r>
          </w:p>
          <w:p w:rsidR="00306A30" w:rsidRDefault="00306A30" w:rsidP="00FA081B">
            <w:r w:rsidRPr="007B1AB0">
              <w:tab/>
            </w:r>
            <w:r>
              <w:t>“Other Revenue Sources Should Be Pursued” by William M. Straus p. 411</w:t>
            </w:r>
          </w:p>
          <w:p w:rsidR="00306A30" w:rsidRPr="007E6FA8" w:rsidRDefault="00306A30" w:rsidP="00FA081B">
            <w:pPr>
              <w:rPr>
                <w:i/>
                <w:iCs/>
              </w:rPr>
            </w:pPr>
            <w:r w:rsidRPr="007E6FA8">
              <w:rPr>
                <w:i/>
                <w:iCs/>
              </w:rPr>
              <w:t xml:space="preserve">             (Evaluate these three pieces together using Comparing Literature activities on p.  </w:t>
            </w:r>
          </w:p>
          <w:p w:rsidR="00306A30" w:rsidRPr="007E6FA8" w:rsidRDefault="00306A30" w:rsidP="00FA081B">
            <w:pPr>
              <w:rPr>
                <w:i/>
                <w:iCs/>
              </w:rPr>
            </w:pPr>
            <w:r w:rsidRPr="007E6FA8">
              <w:rPr>
                <w:i/>
                <w:iCs/>
              </w:rPr>
              <w:t xml:space="preserve">              415)</w:t>
            </w:r>
          </w:p>
          <w:p w:rsidR="00306A30" w:rsidRPr="007E6FA8" w:rsidRDefault="00306A30" w:rsidP="00FA081B">
            <w:pPr>
              <w:rPr>
                <w:i/>
                <w:iCs/>
              </w:rPr>
            </w:pPr>
            <w:r w:rsidRPr="007E6FA8">
              <w:rPr>
                <w:i/>
                <w:iCs/>
              </w:rPr>
              <w:t xml:space="preserve">             (Evaluate rhetorical devices</w:t>
            </w:r>
            <w:r>
              <w:t xml:space="preserve"> </w:t>
            </w:r>
            <w:r w:rsidRPr="007E6FA8">
              <w:rPr>
                <w:i/>
                <w:iCs/>
              </w:rPr>
              <w:t>by using Literary Elements: Rhetorical Devices p.</w:t>
            </w:r>
            <w:r>
              <w:t xml:space="preserve"> </w:t>
            </w:r>
            <w:r w:rsidRPr="007E6FA8">
              <w:rPr>
                <w:i/>
                <w:iCs/>
              </w:rPr>
              <w:t>414)</w:t>
            </w:r>
          </w:p>
          <w:p w:rsidR="00306A30" w:rsidRDefault="00306A30" w:rsidP="00FA081B"/>
          <w:p w:rsidR="00306A30" w:rsidRDefault="00306A30" w:rsidP="00FA081B">
            <w:r>
              <w:t xml:space="preserve">             “A New Generation of Americans” by John F. Kennedy p. 376</w:t>
            </w:r>
          </w:p>
          <w:p w:rsidR="00306A30" w:rsidRDefault="00306A30" w:rsidP="00FA081B">
            <w:r>
              <w:t xml:space="preserve">             “The Drums of Washington” by Arthur M. Schlesinger p. 206</w:t>
            </w:r>
          </w:p>
          <w:p w:rsidR="00306A30" w:rsidRPr="007E6FA8" w:rsidRDefault="00306A30" w:rsidP="00FA081B">
            <w:pPr>
              <w:rPr>
                <w:i/>
                <w:iCs/>
              </w:rPr>
            </w:pPr>
            <w:r w:rsidRPr="007E6FA8">
              <w:rPr>
                <w:i/>
                <w:iCs/>
              </w:rPr>
              <w:t xml:space="preserve">             (Evaluate these two pieces together because of subject matter.)</w:t>
            </w:r>
          </w:p>
          <w:p w:rsidR="00306A30" w:rsidRPr="007E6FA8" w:rsidRDefault="00306A30" w:rsidP="00FA081B">
            <w:pPr>
              <w:rPr>
                <w:i/>
                <w:iCs/>
              </w:rPr>
            </w:pPr>
            <w:r w:rsidRPr="007E6FA8">
              <w:rPr>
                <w:i/>
                <w:iCs/>
              </w:rPr>
              <w:t xml:space="preserve">             (Evaluate rhetorical devices by using Literary Elements: Rhetorical Devices p. 382)</w:t>
            </w:r>
          </w:p>
          <w:p w:rsidR="00306A30" w:rsidRPr="007E6FA8" w:rsidRDefault="00306A30" w:rsidP="00FA081B">
            <w:pPr>
              <w:rPr>
                <w:i/>
                <w:iCs/>
              </w:rPr>
            </w:pPr>
          </w:p>
          <w:p w:rsidR="00306A30" w:rsidRDefault="00306A30" w:rsidP="00FA081B">
            <w:r>
              <w:t xml:space="preserve">             “Put Down the Backpack” by Anna Quindlen p. 418</w:t>
            </w:r>
          </w:p>
          <w:p w:rsidR="00306A30" w:rsidRDefault="00306A30" w:rsidP="00FA081B">
            <w:r>
              <w:t xml:space="preserve">            “I Have a Dream” by Martin Luther King Jr. by 428</w:t>
            </w:r>
          </w:p>
          <w:p w:rsidR="00306A30" w:rsidRPr="007E6FA8" w:rsidRDefault="00306A30" w:rsidP="00FA081B">
            <w:pPr>
              <w:rPr>
                <w:i/>
                <w:iCs/>
              </w:rPr>
            </w:pPr>
            <w:r>
              <w:t xml:space="preserve">            </w:t>
            </w:r>
            <w:r w:rsidRPr="007E6FA8">
              <w:rPr>
                <w:i/>
                <w:iCs/>
              </w:rPr>
              <w:t xml:space="preserve">(Evaluate these two pieces together for rhetorical devices used in speeches by using </w:t>
            </w:r>
          </w:p>
          <w:p w:rsidR="00306A30" w:rsidRPr="007B1AB0" w:rsidRDefault="00306A30" w:rsidP="00FA081B">
            <w:r w:rsidRPr="007E6FA8">
              <w:rPr>
                <w:i/>
                <w:iCs/>
              </w:rPr>
              <w:t xml:space="preserve">            Literary Elements: Rhetorical Devices p. 424, 434)</w:t>
            </w:r>
          </w:p>
        </w:tc>
      </w:tr>
      <w:tr w:rsidR="00306A30" w:rsidRPr="007B1AB0" w:rsidDel="00A96C11">
        <w:trPr>
          <w:trHeight w:val="217"/>
        </w:trPr>
        <w:tc>
          <w:tcPr>
            <w:tcW w:w="1720" w:type="dxa"/>
          </w:tcPr>
          <w:p w:rsidR="00306A30" w:rsidRPr="007B1AB0" w:rsidDel="00A96C11" w:rsidRDefault="00306A30" w:rsidP="001A6F86">
            <w:pPr>
              <w:rPr>
                <w:b/>
                <w:bCs/>
              </w:rPr>
            </w:pPr>
            <w:r w:rsidRPr="007B1AB0">
              <w:rPr>
                <w:b/>
                <w:bCs/>
              </w:rPr>
              <w:t>Assessment Resources</w:t>
            </w:r>
          </w:p>
        </w:tc>
        <w:tc>
          <w:tcPr>
            <w:tcW w:w="8510" w:type="dxa"/>
          </w:tcPr>
          <w:p w:rsidR="00306A30" w:rsidRPr="007B1AB0" w:rsidRDefault="00306A30" w:rsidP="00B21D5F">
            <w:r w:rsidRPr="007B1AB0">
              <w:t>Common Authentic Assessments:</w:t>
            </w:r>
          </w:p>
          <w:p w:rsidR="00306A30" w:rsidRPr="007B1AB0" w:rsidRDefault="00306A30" w:rsidP="00C11B38">
            <w:pPr>
              <w:numPr>
                <w:ilvl w:val="0"/>
                <w:numId w:val="13"/>
              </w:numPr>
            </w:pPr>
            <w:r w:rsidRPr="007B1AB0">
              <w:t>Considering historical and cultural context, write an interpretive response to an expository or literary text.</w:t>
            </w:r>
          </w:p>
          <w:p w:rsidR="00306A30" w:rsidRPr="007B1AB0" w:rsidRDefault="00306A30" w:rsidP="00C11B38">
            <w:pPr>
              <w:numPr>
                <w:ilvl w:val="0"/>
                <w:numId w:val="13"/>
              </w:numPr>
            </w:pPr>
            <w:r w:rsidRPr="007B1AB0">
              <w:t>Write short-form interpretive and/or analytical responses to expository or literary texts.</w:t>
            </w:r>
          </w:p>
          <w:p w:rsidR="00306A30" w:rsidRPr="007B1AB0" w:rsidRDefault="00306A30" w:rsidP="00C11B38">
            <w:pPr>
              <w:numPr>
                <w:ilvl w:val="0"/>
                <w:numId w:val="13"/>
              </w:numPr>
            </w:pPr>
            <w:r w:rsidRPr="007B1AB0">
              <w:t>Writing and reading workshops</w:t>
            </w:r>
          </w:p>
          <w:p w:rsidR="00306A30" w:rsidRPr="007B1AB0" w:rsidRDefault="00306A30" w:rsidP="00C11B38"/>
          <w:p w:rsidR="00306A30" w:rsidRPr="007B1AB0" w:rsidRDefault="00306A30" w:rsidP="00C11B38">
            <w:r w:rsidRPr="007B1AB0">
              <w:t>Suggested Tasks:</w:t>
            </w:r>
          </w:p>
          <w:p w:rsidR="00306A30" w:rsidRPr="007B1AB0" w:rsidRDefault="00306A30" w:rsidP="00C11B38">
            <w:pPr>
              <w:numPr>
                <w:ilvl w:val="0"/>
                <w:numId w:val="14"/>
              </w:numPr>
            </w:pPr>
            <w:r w:rsidRPr="007B1AB0">
              <w:t>Construct responses to open-ended questions</w:t>
            </w:r>
          </w:p>
          <w:p w:rsidR="00306A30" w:rsidRPr="007B1AB0" w:rsidRDefault="00306A30" w:rsidP="00C11B38">
            <w:pPr>
              <w:numPr>
                <w:ilvl w:val="0"/>
                <w:numId w:val="14"/>
              </w:numPr>
            </w:pPr>
            <w:r w:rsidRPr="007B1AB0">
              <w:t>Develop 6+1 rubric</w:t>
            </w:r>
          </w:p>
          <w:p w:rsidR="00306A30" w:rsidRPr="007B1AB0" w:rsidRDefault="00306A30" w:rsidP="00C11B38">
            <w:pPr>
              <w:numPr>
                <w:ilvl w:val="0"/>
                <w:numId w:val="14"/>
              </w:numPr>
            </w:pPr>
            <w:r w:rsidRPr="007B1AB0">
              <w:t>Compose reflective essay(s)</w:t>
            </w:r>
          </w:p>
          <w:p w:rsidR="00306A30" w:rsidRPr="007B1AB0" w:rsidRDefault="00306A30" w:rsidP="00C11B38">
            <w:pPr>
              <w:numPr>
                <w:ilvl w:val="0"/>
                <w:numId w:val="14"/>
              </w:numPr>
            </w:pPr>
            <w:r w:rsidRPr="007B1AB0">
              <w:t>Extend expository writing</w:t>
            </w:r>
          </w:p>
          <w:p w:rsidR="00306A30" w:rsidRPr="007B1AB0" w:rsidDel="00A96C11" w:rsidRDefault="00306A30" w:rsidP="00C11B38">
            <w:pPr>
              <w:numPr>
                <w:ilvl w:val="0"/>
                <w:numId w:val="14"/>
              </w:numPr>
            </w:pPr>
            <w:r w:rsidRPr="007B1AB0">
              <w:t>Explore reader responses</w:t>
            </w:r>
          </w:p>
        </w:tc>
      </w:tr>
    </w:tbl>
    <w:p w:rsidR="00306A30" w:rsidRPr="007B1AB0" w:rsidRDefault="00306A30"/>
    <w:sectPr w:rsidR="00306A30" w:rsidRPr="007B1AB0"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A30" w:rsidRDefault="00306A30">
      <w:r>
        <w:separator/>
      </w:r>
    </w:p>
  </w:endnote>
  <w:endnote w:type="continuationSeparator" w:id="0">
    <w:p w:rsidR="00306A30" w:rsidRDefault="00306A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1)">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A30" w:rsidRDefault="00306A30"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A30" w:rsidRDefault="00306A30">
      <w:r>
        <w:separator/>
      </w:r>
    </w:p>
  </w:footnote>
  <w:footnote w:type="continuationSeparator" w:id="0">
    <w:p w:rsidR="00306A30" w:rsidRDefault="00306A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6CC"/>
    <w:multiLevelType w:val="hybridMultilevel"/>
    <w:tmpl w:val="B8B69168"/>
    <w:lvl w:ilvl="0" w:tplc="04090001">
      <w:start w:val="1"/>
      <w:numFmt w:val="bullet"/>
      <w:lvlText w:val=""/>
      <w:lvlJc w:val="left"/>
      <w:pPr>
        <w:tabs>
          <w:tab w:val="num" w:pos="828"/>
        </w:tabs>
        <w:ind w:left="828" w:hanging="360"/>
      </w:pPr>
      <w:rPr>
        <w:rFonts w:ascii="Symbol" w:hAnsi="Symbol" w:cs="Symbol"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1">
    <w:nsid w:val="206613B7"/>
    <w:multiLevelType w:val="hybridMultilevel"/>
    <w:tmpl w:val="F45ADDEE"/>
    <w:lvl w:ilvl="0" w:tplc="0409000F">
      <w:start w:val="1"/>
      <w:numFmt w:val="decimal"/>
      <w:lvlText w:val="%1."/>
      <w:lvlJc w:val="left"/>
      <w:pPr>
        <w:tabs>
          <w:tab w:val="num" w:pos="828"/>
        </w:tabs>
        <w:ind w:left="828" w:hanging="360"/>
      </w:pPr>
      <w:rPr>
        <w:rFonts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2">
    <w:nsid w:val="26FE283B"/>
    <w:multiLevelType w:val="hybridMultilevel"/>
    <w:tmpl w:val="3D101A66"/>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31FA0428"/>
    <w:multiLevelType w:val="hybridMultilevel"/>
    <w:tmpl w:val="3C948EAC"/>
    <w:lvl w:ilvl="0" w:tplc="FA66A77A">
      <w:start w:val="1"/>
      <w:numFmt w:val="bullet"/>
      <w:lvlText w:val=""/>
      <w:lvlJc w:val="left"/>
      <w:pPr>
        <w:ind w:left="720" w:hanging="360"/>
      </w:pPr>
      <w:rPr>
        <w:rFonts w:ascii="Symbol" w:hAnsi="Symbol" w:cs="Symbol" w:hint="default"/>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3ECB4003"/>
    <w:multiLevelType w:val="hybridMultilevel"/>
    <w:tmpl w:val="052A6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4454A3E"/>
    <w:multiLevelType w:val="hybridMultilevel"/>
    <w:tmpl w:val="07CC849E"/>
    <w:lvl w:ilvl="0" w:tplc="04090001">
      <w:start w:val="1"/>
      <w:numFmt w:val="bullet"/>
      <w:lvlText w:val=""/>
      <w:lvlJc w:val="left"/>
      <w:pPr>
        <w:tabs>
          <w:tab w:val="num" w:pos="828"/>
        </w:tabs>
        <w:ind w:left="828" w:hanging="360"/>
      </w:pPr>
      <w:rPr>
        <w:rFonts w:ascii="Symbol" w:hAnsi="Symbol" w:cs="Symbol" w:hint="default"/>
      </w:rPr>
    </w:lvl>
    <w:lvl w:ilvl="1" w:tplc="04090003">
      <w:start w:val="1"/>
      <w:numFmt w:val="bullet"/>
      <w:lvlText w:val="o"/>
      <w:lvlJc w:val="left"/>
      <w:pPr>
        <w:tabs>
          <w:tab w:val="num" w:pos="1548"/>
        </w:tabs>
        <w:ind w:left="1548" w:hanging="360"/>
      </w:pPr>
      <w:rPr>
        <w:rFonts w:ascii="Courier New" w:hAnsi="Courier New" w:cs="Courier New" w:hint="default"/>
      </w:rPr>
    </w:lvl>
    <w:lvl w:ilvl="2" w:tplc="04090005">
      <w:start w:val="1"/>
      <w:numFmt w:val="bullet"/>
      <w:lvlText w:val=""/>
      <w:lvlJc w:val="left"/>
      <w:pPr>
        <w:tabs>
          <w:tab w:val="num" w:pos="2268"/>
        </w:tabs>
        <w:ind w:left="2268" w:hanging="360"/>
      </w:pPr>
      <w:rPr>
        <w:rFonts w:ascii="Wingdings" w:hAnsi="Wingdings" w:cs="Wingdings" w:hint="default"/>
      </w:rPr>
    </w:lvl>
    <w:lvl w:ilvl="3" w:tplc="04090001">
      <w:start w:val="1"/>
      <w:numFmt w:val="bullet"/>
      <w:lvlText w:val=""/>
      <w:lvlJc w:val="left"/>
      <w:pPr>
        <w:tabs>
          <w:tab w:val="num" w:pos="2988"/>
        </w:tabs>
        <w:ind w:left="2988" w:hanging="360"/>
      </w:pPr>
      <w:rPr>
        <w:rFonts w:ascii="Symbol" w:hAnsi="Symbol" w:cs="Symbol" w:hint="default"/>
      </w:rPr>
    </w:lvl>
    <w:lvl w:ilvl="4" w:tplc="04090003">
      <w:start w:val="1"/>
      <w:numFmt w:val="bullet"/>
      <w:lvlText w:val="o"/>
      <w:lvlJc w:val="left"/>
      <w:pPr>
        <w:tabs>
          <w:tab w:val="num" w:pos="3708"/>
        </w:tabs>
        <w:ind w:left="3708" w:hanging="360"/>
      </w:pPr>
      <w:rPr>
        <w:rFonts w:ascii="Courier New" w:hAnsi="Courier New" w:cs="Courier New" w:hint="default"/>
      </w:rPr>
    </w:lvl>
    <w:lvl w:ilvl="5" w:tplc="04090005">
      <w:start w:val="1"/>
      <w:numFmt w:val="bullet"/>
      <w:lvlText w:val=""/>
      <w:lvlJc w:val="left"/>
      <w:pPr>
        <w:tabs>
          <w:tab w:val="num" w:pos="4428"/>
        </w:tabs>
        <w:ind w:left="4428" w:hanging="360"/>
      </w:pPr>
      <w:rPr>
        <w:rFonts w:ascii="Wingdings" w:hAnsi="Wingdings" w:cs="Wingdings" w:hint="default"/>
      </w:rPr>
    </w:lvl>
    <w:lvl w:ilvl="6" w:tplc="04090001">
      <w:start w:val="1"/>
      <w:numFmt w:val="bullet"/>
      <w:lvlText w:val=""/>
      <w:lvlJc w:val="left"/>
      <w:pPr>
        <w:tabs>
          <w:tab w:val="num" w:pos="5148"/>
        </w:tabs>
        <w:ind w:left="5148" w:hanging="360"/>
      </w:pPr>
      <w:rPr>
        <w:rFonts w:ascii="Symbol" w:hAnsi="Symbol" w:cs="Symbol" w:hint="default"/>
      </w:rPr>
    </w:lvl>
    <w:lvl w:ilvl="7" w:tplc="04090003">
      <w:start w:val="1"/>
      <w:numFmt w:val="bullet"/>
      <w:lvlText w:val="o"/>
      <w:lvlJc w:val="left"/>
      <w:pPr>
        <w:tabs>
          <w:tab w:val="num" w:pos="5868"/>
        </w:tabs>
        <w:ind w:left="5868" w:hanging="360"/>
      </w:pPr>
      <w:rPr>
        <w:rFonts w:ascii="Courier New" w:hAnsi="Courier New" w:cs="Courier New" w:hint="default"/>
      </w:rPr>
    </w:lvl>
    <w:lvl w:ilvl="8" w:tplc="04090005">
      <w:start w:val="1"/>
      <w:numFmt w:val="bullet"/>
      <w:lvlText w:val=""/>
      <w:lvlJc w:val="left"/>
      <w:pPr>
        <w:tabs>
          <w:tab w:val="num" w:pos="6588"/>
        </w:tabs>
        <w:ind w:left="6588" w:hanging="360"/>
      </w:pPr>
      <w:rPr>
        <w:rFonts w:ascii="Wingdings" w:hAnsi="Wingdings" w:cs="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cs="Symbol" w:hint="default"/>
      </w:rPr>
    </w:lvl>
    <w:lvl w:ilvl="1" w:tplc="04090005">
      <w:start w:val="1"/>
      <w:numFmt w:val="bullet"/>
      <w:lvlText w:val=""/>
      <w:lvlJc w:val="left"/>
      <w:pPr>
        <w:tabs>
          <w:tab w:val="num" w:pos="1625"/>
        </w:tabs>
        <w:ind w:left="1625" w:hanging="360"/>
      </w:pPr>
      <w:rPr>
        <w:rFonts w:ascii="Wingdings" w:hAnsi="Wingdings" w:cs="Wingdings" w:hint="default"/>
      </w:rPr>
    </w:lvl>
    <w:lvl w:ilvl="2" w:tplc="04090005">
      <w:start w:val="1"/>
      <w:numFmt w:val="bullet"/>
      <w:lvlText w:val=""/>
      <w:lvlJc w:val="left"/>
      <w:pPr>
        <w:tabs>
          <w:tab w:val="num" w:pos="2345"/>
        </w:tabs>
        <w:ind w:left="2345" w:hanging="360"/>
      </w:pPr>
      <w:rPr>
        <w:rFonts w:ascii="Wingdings" w:hAnsi="Wingdings" w:cs="Wingdings" w:hint="default"/>
      </w:rPr>
    </w:lvl>
    <w:lvl w:ilvl="3" w:tplc="04090001">
      <w:start w:val="1"/>
      <w:numFmt w:val="bullet"/>
      <w:lvlText w:val=""/>
      <w:lvlJc w:val="left"/>
      <w:pPr>
        <w:tabs>
          <w:tab w:val="num" w:pos="3065"/>
        </w:tabs>
        <w:ind w:left="3065" w:hanging="360"/>
      </w:pPr>
      <w:rPr>
        <w:rFonts w:ascii="Symbol" w:hAnsi="Symbol" w:cs="Symbol" w:hint="default"/>
      </w:rPr>
    </w:lvl>
    <w:lvl w:ilvl="4" w:tplc="04090003">
      <w:start w:val="1"/>
      <w:numFmt w:val="bullet"/>
      <w:lvlText w:val="o"/>
      <w:lvlJc w:val="left"/>
      <w:pPr>
        <w:tabs>
          <w:tab w:val="num" w:pos="3785"/>
        </w:tabs>
        <w:ind w:left="3785" w:hanging="360"/>
      </w:pPr>
      <w:rPr>
        <w:rFonts w:ascii="Courier New" w:hAnsi="Courier New" w:cs="Courier New" w:hint="default"/>
      </w:rPr>
    </w:lvl>
    <w:lvl w:ilvl="5" w:tplc="04090005">
      <w:start w:val="1"/>
      <w:numFmt w:val="bullet"/>
      <w:lvlText w:val=""/>
      <w:lvlJc w:val="left"/>
      <w:pPr>
        <w:tabs>
          <w:tab w:val="num" w:pos="4505"/>
        </w:tabs>
        <w:ind w:left="4505" w:hanging="360"/>
      </w:pPr>
      <w:rPr>
        <w:rFonts w:ascii="Wingdings" w:hAnsi="Wingdings" w:cs="Wingdings" w:hint="default"/>
      </w:rPr>
    </w:lvl>
    <w:lvl w:ilvl="6" w:tplc="04090001">
      <w:start w:val="1"/>
      <w:numFmt w:val="bullet"/>
      <w:lvlText w:val=""/>
      <w:lvlJc w:val="left"/>
      <w:pPr>
        <w:tabs>
          <w:tab w:val="num" w:pos="5225"/>
        </w:tabs>
        <w:ind w:left="5225" w:hanging="360"/>
      </w:pPr>
      <w:rPr>
        <w:rFonts w:ascii="Symbol" w:hAnsi="Symbol" w:cs="Symbol" w:hint="default"/>
      </w:rPr>
    </w:lvl>
    <w:lvl w:ilvl="7" w:tplc="04090003">
      <w:start w:val="1"/>
      <w:numFmt w:val="bullet"/>
      <w:lvlText w:val="o"/>
      <w:lvlJc w:val="left"/>
      <w:pPr>
        <w:tabs>
          <w:tab w:val="num" w:pos="5945"/>
        </w:tabs>
        <w:ind w:left="5945" w:hanging="360"/>
      </w:pPr>
      <w:rPr>
        <w:rFonts w:ascii="Courier New" w:hAnsi="Courier New" w:cs="Courier New" w:hint="default"/>
      </w:rPr>
    </w:lvl>
    <w:lvl w:ilvl="8" w:tplc="04090005">
      <w:start w:val="1"/>
      <w:numFmt w:val="bullet"/>
      <w:lvlText w:val=""/>
      <w:lvlJc w:val="left"/>
      <w:pPr>
        <w:tabs>
          <w:tab w:val="num" w:pos="6665"/>
        </w:tabs>
        <w:ind w:left="6665" w:hanging="360"/>
      </w:pPr>
      <w:rPr>
        <w:rFonts w:ascii="Wingdings" w:hAnsi="Wingdings" w:cs="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50C14798"/>
    <w:multiLevelType w:val="hybridMultilevel"/>
    <w:tmpl w:val="C708166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A0C3D2F"/>
    <w:multiLevelType w:val="hybridMultilevel"/>
    <w:tmpl w:val="E8DCC438"/>
    <w:lvl w:ilvl="0" w:tplc="04090005">
      <w:start w:val="1"/>
      <w:numFmt w:val="bullet"/>
      <w:lvlText w:val=""/>
      <w:lvlJc w:val="left"/>
      <w:pPr>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EF479C5"/>
    <w:multiLevelType w:val="hybridMultilevel"/>
    <w:tmpl w:val="E016669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4212406"/>
    <w:multiLevelType w:val="hybridMultilevel"/>
    <w:tmpl w:val="A5EE3BC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6CEB4AB9"/>
    <w:multiLevelType w:val="hybridMultilevel"/>
    <w:tmpl w:val="86B8C04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EFC1987"/>
    <w:multiLevelType w:val="hybridMultilevel"/>
    <w:tmpl w:val="1BF4D94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700E18AC"/>
    <w:multiLevelType w:val="hybridMultilevel"/>
    <w:tmpl w:val="8362C16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723B0725"/>
    <w:multiLevelType w:val="hybridMultilevel"/>
    <w:tmpl w:val="7144BC7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7433281B"/>
    <w:multiLevelType w:val="hybridMultilevel"/>
    <w:tmpl w:val="A6CEA2D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75771882"/>
    <w:multiLevelType w:val="hybridMultilevel"/>
    <w:tmpl w:val="AFE8C59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78A518C7"/>
    <w:multiLevelType w:val="hybridMultilevel"/>
    <w:tmpl w:val="72ACB0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5"/>
  </w:num>
  <w:num w:numId="2">
    <w:abstractNumId w:val="14"/>
  </w:num>
  <w:num w:numId="3">
    <w:abstractNumId w:val="6"/>
  </w:num>
  <w:num w:numId="4">
    <w:abstractNumId w:val="9"/>
  </w:num>
  <w:num w:numId="5">
    <w:abstractNumId w:val="16"/>
  </w:num>
  <w:num w:numId="6">
    <w:abstractNumId w:val="5"/>
  </w:num>
  <w:num w:numId="7">
    <w:abstractNumId w:val="1"/>
  </w:num>
  <w:num w:numId="8">
    <w:abstractNumId w:val="12"/>
  </w:num>
  <w:num w:numId="9">
    <w:abstractNumId w:val="2"/>
  </w:num>
  <w:num w:numId="10">
    <w:abstractNumId w:val="3"/>
  </w:num>
  <w:num w:numId="11">
    <w:abstractNumId w:val="4"/>
  </w:num>
  <w:num w:numId="12">
    <w:abstractNumId w:val="0"/>
  </w:num>
  <w:num w:numId="13">
    <w:abstractNumId w:val="8"/>
  </w:num>
  <w:num w:numId="14">
    <w:abstractNumId w:val="10"/>
  </w:num>
  <w:num w:numId="15">
    <w:abstractNumId w:val="11"/>
  </w:num>
  <w:num w:numId="16">
    <w:abstractNumId w:val="17"/>
  </w:num>
  <w:num w:numId="17">
    <w:abstractNumId w:val="7"/>
  </w:num>
  <w:num w:numId="18">
    <w:abstractNumId w:val="13"/>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1388"/>
    <w:rsid w:val="00015207"/>
    <w:rsid w:val="000305BB"/>
    <w:rsid w:val="0003160A"/>
    <w:rsid w:val="00037717"/>
    <w:rsid w:val="0004338A"/>
    <w:rsid w:val="00052C40"/>
    <w:rsid w:val="00073AA9"/>
    <w:rsid w:val="00077C42"/>
    <w:rsid w:val="00087FCD"/>
    <w:rsid w:val="000C386C"/>
    <w:rsid w:val="000D588A"/>
    <w:rsid w:val="000D6F04"/>
    <w:rsid w:val="000E29F9"/>
    <w:rsid w:val="000E5BD0"/>
    <w:rsid w:val="000F3D2E"/>
    <w:rsid w:val="0012518B"/>
    <w:rsid w:val="00130BA4"/>
    <w:rsid w:val="00132CA5"/>
    <w:rsid w:val="00146CA5"/>
    <w:rsid w:val="00171A92"/>
    <w:rsid w:val="00184112"/>
    <w:rsid w:val="00192243"/>
    <w:rsid w:val="001A0B6D"/>
    <w:rsid w:val="001A6DC5"/>
    <w:rsid w:val="001A6F86"/>
    <w:rsid w:val="001B05F4"/>
    <w:rsid w:val="001E0456"/>
    <w:rsid w:val="00222A78"/>
    <w:rsid w:val="00230326"/>
    <w:rsid w:val="002436A5"/>
    <w:rsid w:val="002476FD"/>
    <w:rsid w:val="002521E7"/>
    <w:rsid w:val="002777FF"/>
    <w:rsid w:val="0029542A"/>
    <w:rsid w:val="002A6F89"/>
    <w:rsid w:val="002B58F2"/>
    <w:rsid w:val="002E0850"/>
    <w:rsid w:val="002F0D31"/>
    <w:rsid w:val="002F7F7B"/>
    <w:rsid w:val="00304717"/>
    <w:rsid w:val="00306A30"/>
    <w:rsid w:val="00366C65"/>
    <w:rsid w:val="00367ED6"/>
    <w:rsid w:val="0037412A"/>
    <w:rsid w:val="003759FC"/>
    <w:rsid w:val="00381234"/>
    <w:rsid w:val="00385E49"/>
    <w:rsid w:val="003A3DCC"/>
    <w:rsid w:val="003C30D0"/>
    <w:rsid w:val="003D1927"/>
    <w:rsid w:val="003D4260"/>
    <w:rsid w:val="003E77E9"/>
    <w:rsid w:val="003F046B"/>
    <w:rsid w:val="003F3C5B"/>
    <w:rsid w:val="0040068D"/>
    <w:rsid w:val="0041297A"/>
    <w:rsid w:val="004177D7"/>
    <w:rsid w:val="00447A5C"/>
    <w:rsid w:val="00450307"/>
    <w:rsid w:val="00456FA6"/>
    <w:rsid w:val="00467538"/>
    <w:rsid w:val="00470F7B"/>
    <w:rsid w:val="0047640E"/>
    <w:rsid w:val="004A22AA"/>
    <w:rsid w:val="004A55F9"/>
    <w:rsid w:val="004B365A"/>
    <w:rsid w:val="004C1CF5"/>
    <w:rsid w:val="004E34CD"/>
    <w:rsid w:val="004E5BD3"/>
    <w:rsid w:val="004F3F00"/>
    <w:rsid w:val="004F72E6"/>
    <w:rsid w:val="00506D84"/>
    <w:rsid w:val="00521A39"/>
    <w:rsid w:val="00572014"/>
    <w:rsid w:val="00584010"/>
    <w:rsid w:val="00584D96"/>
    <w:rsid w:val="00587A07"/>
    <w:rsid w:val="00595441"/>
    <w:rsid w:val="005974A4"/>
    <w:rsid w:val="005A59E6"/>
    <w:rsid w:val="005E4BA8"/>
    <w:rsid w:val="00604961"/>
    <w:rsid w:val="00611C40"/>
    <w:rsid w:val="00626600"/>
    <w:rsid w:val="0064054C"/>
    <w:rsid w:val="00650D7C"/>
    <w:rsid w:val="006554AA"/>
    <w:rsid w:val="00670F9C"/>
    <w:rsid w:val="00673CA0"/>
    <w:rsid w:val="006856E0"/>
    <w:rsid w:val="00686186"/>
    <w:rsid w:val="0069017D"/>
    <w:rsid w:val="006A3F97"/>
    <w:rsid w:val="006B697A"/>
    <w:rsid w:val="006C04B8"/>
    <w:rsid w:val="006C0B14"/>
    <w:rsid w:val="006D7861"/>
    <w:rsid w:val="006E27A6"/>
    <w:rsid w:val="007006C8"/>
    <w:rsid w:val="007075E1"/>
    <w:rsid w:val="00727B75"/>
    <w:rsid w:val="00733BDA"/>
    <w:rsid w:val="007365DC"/>
    <w:rsid w:val="007372AE"/>
    <w:rsid w:val="0076349A"/>
    <w:rsid w:val="00763C7C"/>
    <w:rsid w:val="007971C5"/>
    <w:rsid w:val="007A6FEB"/>
    <w:rsid w:val="007B1AB0"/>
    <w:rsid w:val="007C124B"/>
    <w:rsid w:val="007C321F"/>
    <w:rsid w:val="007E6FA8"/>
    <w:rsid w:val="00822067"/>
    <w:rsid w:val="00835157"/>
    <w:rsid w:val="008363E3"/>
    <w:rsid w:val="00841473"/>
    <w:rsid w:val="00841ED0"/>
    <w:rsid w:val="00876218"/>
    <w:rsid w:val="00882B0A"/>
    <w:rsid w:val="00894741"/>
    <w:rsid w:val="008A1B85"/>
    <w:rsid w:val="008B66D8"/>
    <w:rsid w:val="008B7920"/>
    <w:rsid w:val="008D5FE5"/>
    <w:rsid w:val="008E3C15"/>
    <w:rsid w:val="008E3E10"/>
    <w:rsid w:val="008F3233"/>
    <w:rsid w:val="00901547"/>
    <w:rsid w:val="00926FA5"/>
    <w:rsid w:val="00927693"/>
    <w:rsid w:val="00954FDF"/>
    <w:rsid w:val="009677EC"/>
    <w:rsid w:val="00974074"/>
    <w:rsid w:val="00991FAA"/>
    <w:rsid w:val="009975F9"/>
    <w:rsid w:val="009A17A2"/>
    <w:rsid w:val="009E14F8"/>
    <w:rsid w:val="009E33C6"/>
    <w:rsid w:val="009E3C8B"/>
    <w:rsid w:val="009E497C"/>
    <w:rsid w:val="009E4CD5"/>
    <w:rsid w:val="009F1B25"/>
    <w:rsid w:val="00A0798A"/>
    <w:rsid w:val="00A10F3E"/>
    <w:rsid w:val="00A2523B"/>
    <w:rsid w:val="00A30E89"/>
    <w:rsid w:val="00A47DD9"/>
    <w:rsid w:val="00A538ED"/>
    <w:rsid w:val="00A607FE"/>
    <w:rsid w:val="00A72D7E"/>
    <w:rsid w:val="00A75651"/>
    <w:rsid w:val="00A77DD2"/>
    <w:rsid w:val="00A82F49"/>
    <w:rsid w:val="00A9076A"/>
    <w:rsid w:val="00A91DDD"/>
    <w:rsid w:val="00A96C11"/>
    <w:rsid w:val="00A97747"/>
    <w:rsid w:val="00AA63F7"/>
    <w:rsid w:val="00AD2BEF"/>
    <w:rsid w:val="00AF7982"/>
    <w:rsid w:val="00B21D5F"/>
    <w:rsid w:val="00B409CF"/>
    <w:rsid w:val="00B421A6"/>
    <w:rsid w:val="00B43BCD"/>
    <w:rsid w:val="00B55B64"/>
    <w:rsid w:val="00B73ADB"/>
    <w:rsid w:val="00B75990"/>
    <w:rsid w:val="00B975CC"/>
    <w:rsid w:val="00BB4955"/>
    <w:rsid w:val="00BB4EDD"/>
    <w:rsid w:val="00BC252E"/>
    <w:rsid w:val="00BE0682"/>
    <w:rsid w:val="00BE3FCE"/>
    <w:rsid w:val="00BE57E5"/>
    <w:rsid w:val="00BF0945"/>
    <w:rsid w:val="00C11B38"/>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D5FF2"/>
    <w:rsid w:val="00CE2498"/>
    <w:rsid w:val="00CE5D6B"/>
    <w:rsid w:val="00CE6FE9"/>
    <w:rsid w:val="00CF377D"/>
    <w:rsid w:val="00CF608F"/>
    <w:rsid w:val="00D0447F"/>
    <w:rsid w:val="00D31CE7"/>
    <w:rsid w:val="00D4637B"/>
    <w:rsid w:val="00D5445E"/>
    <w:rsid w:val="00D64504"/>
    <w:rsid w:val="00D75F8B"/>
    <w:rsid w:val="00D77D19"/>
    <w:rsid w:val="00D942C9"/>
    <w:rsid w:val="00D95091"/>
    <w:rsid w:val="00DA49DB"/>
    <w:rsid w:val="00DA5A7E"/>
    <w:rsid w:val="00DB684C"/>
    <w:rsid w:val="00DC6FD3"/>
    <w:rsid w:val="00DF1EA3"/>
    <w:rsid w:val="00DF4655"/>
    <w:rsid w:val="00DF73A8"/>
    <w:rsid w:val="00E0378A"/>
    <w:rsid w:val="00E15E19"/>
    <w:rsid w:val="00E212C4"/>
    <w:rsid w:val="00E22765"/>
    <w:rsid w:val="00E3021D"/>
    <w:rsid w:val="00E33898"/>
    <w:rsid w:val="00E33EC8"/>
    <w:rsid w:val="00E41068"/>
    <w:rsid w:val="00E84D59"/>
    <w:rsid w:val="00EB11D2"/>
    <w:rsid w:val="00EB2019"/>
    <w:rsid w:val="00EB4528"/>
    <w:rsid w:val="00EB5035"/>
    <w:rsid w:val="00ED37FE"/>
    <w:rsid w:val="00EF1265"/>
    <w:rsid w:val="00F22E06"/>
    <w:rsid w:val="00F37CD8"/>
    <w:rsid w:val="00F44486"/>
    <w:rsid w:val="00F45192"/>
    <w:rsid w:val="00F54C72"/>
    <w:rsid w:val="00F55070"/>
    <w:rsid w:val="00F724A0"/>
    <w:rsid w:val="00F94441"/>
    <w:rsid w:val="00FA019A"/>
    <w:rsid w:val="00FA081B"/>
    <w:rsid w:val="00FA3FA6"/>
    <w:rsid w:val="00FA46AE"/>
    <w:rsid w:val="00FC5607"/>
    <w:rsid w:val="00FD2ABD"/>
    <w:rsid w:val="00FE1114"/>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733BDA"/>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733BDA"/>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eenink.com/Nonfiction/nonfiction.ph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ducationnorthwest.org/tra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ytimes.com/learning/teachers/lessons/19990430friday.html" TargetMode="External"/><Relationship Id="rId5" Type="http://schemas.openxmlformats.org/officeDocument/2006/relationships/footnotes" Target="footnotes.xml"/><Relationship Id="rId15" Type="http://schemas.openxmlformats.org/officeDocument/2006/relationships/hyperlink" Target="http://www.mla.org/" TargetMode="External"/><Relationship Id="rId10" Type="http://schemas.openxmlformats.org/officeDocument/2006/relationships/hyperlink" Target="http://www.readwritethink.org/calendar/calendar_day.asp?id=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hyperlink" Target="https://www.roundrockisd.org/index.aspx?page=2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3256</Words>
  <Characters>18564</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001wolfej</cp:lastModifiedBy>
  <cp:revision>2</cp:revision>
  <cp:lastPrinted>2009-08-07T16:29:00Z</cp:lastPrinted>
  <dcterms:created xsi:type="dcterms:W3CDTF">2010-05-18T16:33:00Z</dcterms:created>
  <dcterms:modified xsi:type="dcterms:W3CDTF">2010-05-18T16:33:00Z</dcterms:modified>
</cp:coreProperties>
</file>